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965B7" w14:textId="77777777" w:rsidR="00A727CA" w:rsidRPr="00E41A15" w:rsidRDefault="00D82D5F" w:rsidP="00D82D5F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D82D5F">
        <w:rPr>
          <w:sz w:val="64"/>
          <w:szCs w:val="64"/>
        </w:rPr>
        <w:t xml:space="preserve">Frequencies, </w:t>
      </w:r>
      <w:proofErr w:type="gramStart"/>
      <w:r w:rsidR="00680450">
        <w:rPr>
          <w:sz w:val="64"/>
          <w:szCs w:val="64"/>
        </w:rPr>
        <w:t>a</w:t>
      </w:r>
      <w:r w:rsidRPr="00D82D5F">
        <w:rPr>
          <w:sz w:val="64"/>
          <w:szCs w:val="64"/>
        </w:rPr>
        <w:t>ngles</w:t>
      </w:r>
      <w:proofErr w:type="gramEnd"/>
      <w:r w:rsidRPr="00D82D5F">
        <w:rPr>
          <w:sz w:val="64"/>
          <w:szCs w:val="64"/>
        </w:rPr>
        <w:t xml:space="preserve"> and </w:t>
      </w:r>
      <w:r w:rsidR="00680450">
        <w:rPr>
          <w:sz w:val="64"/>
          <w:szCs w:val="64"/>
        </w:rPr>
        <w:t>p</w:t>
      </w:r>
      <w:r w:rsidRPr="00D82D5F">
        <w:rPr>
          <w:sz w:val="64"/>
          <w:szCs w:val="64"/>
        </w:rPr>
        <w:t xml:space="preserve">ie </w:t>
      </w:r>
      <w:r w:rsidR="00680450">
        <w:rPr>
          <w:sz w:val="64"/>
          <w:szCs w:val="64"/>
        </w:rPr>
        <w:t>c</w:t>
      </w:r>
      <w:r w:rsidRPr="00D82D5F">
        <w:rPr>
          <w:sz w:val="64"/>
          <w:szCs w:val="64"/>
        </w:rPr>
        <w:t>harts</w:t>
      </w:r>
    </w:p>
    <w:p w14:paraId="492FFA77" w14:textId="77777777" w:rsidR="006B79AD" w:rsidRPr="00A727CA" w:rsidRDefault="006B79AD" w:rsidP="00685A54">
      <w:pPr>
        <w:rPr>
          <w:sz w:val="4"/>
        </w:rPr>
      </w:pPr>
    </w:p>
    <w:tbl>
      <w:tblPr>
        <w:tblStyle w:val="TableGrid"/>
        <w:tblW w:w="10207" w:type="dxa"/>
        <w:tblInd w:w="-426" w:type="dxa"/>
        <w:tblLook w:val="04A0" w:firstRow="1" w:lastRow="0" w:firstColumn="1" w:lastColumn="0" w:noHBand="0" w:noVBand="1"/>
      </w:tblPr>
      <w:tblGrid>
        <w:gridCol w:w="426"/>
        <w:gridCol w:w="3284"/>
        <w:gridCol w:w="3283"/>
        <w:gridCol w:w="3214"/>
      </w:tblGrid>
      <w:tr w:rsidR="00D82D5F" w:rsidRPr="00D82D5F" w14:paraId="24ECDDCF" w14:textId="77777777" w:rsidTr="00795771">
        <w:trPr>
          <w:trHeight w:val="491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89107" w14:textId="77777777" w:rsidR="00D82D5F" w:rsidRPr="00D82D5F" w:rsidRDefault="00D82D5F" w:rsidP="00D82D5F">
            <w:pPr>
              <w:rPr>
                <w:b/>
                <w:bCs/>
              </w:rPr>
            </w:pPr>
          </w:p>
        </w:tc>
        <w:tc>
          <w:tcPr>
            <w:tcW w:w="328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D0A5A9" w14:textId="77777777" w:rsidR="00D82D5F" w:rsidRPr="00D82D5F" w:rsidRDefault="00D82D5F" w:rsidP="00D82D5F">
            <w:pPr>
              <w:rPr>
                <w:b/>
                <w:bCs/>
              </w:rPr>
            </w:pPr>
            <w:r w:rsidRPr="00D82D5F">
              <w:rPr>
                <w:b/>
                <w:bCs/>
              </w:rPr>
              <w:t>Frequencies</w:t>
            </w:r>
          </w:p>
        </w:tc>
        <w:tc>
          <w:tcPr>
            <w:tcW w:w="3283" w:type="dxa"/>
            <w:shd w:val="clear" w:color="auto" w:fill="D9D9D9" w:themeFill="background1" w:themeFillShade="D9"/>
            <w:vAlign w:val="center"/>
          </w:tcPr>
          <w:p w14:paraId="787048B7" w14:textId="77777777" w:rsidR="00D82D5F" w:rsidRPr="00D82D5F" w:rsidRDefault="00D82D5F" w:rsidP="00D82D5F">
            <w:pPr>
              <w:rPr>
                <w:b/>
                <w:bCs/>
              </w:rPr>
            </w:pPr>
            <w:r w:rsidRPr="00D82D5F">
              <w:rPr>
                <w:b/>
                <w:bCs/>
              </w:rPr>
              <w:t>Angles</w:t>
            </w:r>
          </w:p>
        </w:tc>
        <w:tc>
          <w:tcPr>
            <w:tcW w:w="3214" w:type="dxa"/>
            <w:shd w:val="clear" w:color="auto" w:fill="D9D9D9" w:themeFill="background1" w:themeFillShade="D9"/>
            <w:vAlign w:val="center"/>
          </w:tcPr>
          <w:p w14:paraId="06A28C4B" w14:textId="77777777" w:rsidR="00D82D5F" w:rsidRPr="00D82D5F" w:rsidRDefault="00D82D5F" w:rsidP="00D82D5F">
            <w:pPr>
              <w:rPr>
                <w:b/>
                <w:bCs/>
              </w:rPr>
            </w:pPr>
            <w:r w:rsidRPr="00D82D5F">
              <w:rPr>
                <w:b/>
                <w:bCs/>
              </w:rPr>
              <w:t>Pie chart</w:t>
            </w:r>
          </w:p>
        </w:tc>
      </w:tr>
      <w:tr w:rsidR="00D82D5F" w:rsidRPr="00D82D5F" w14:paraId="34A1BF20" w14:textId="77777777" w:rsidTr="00795771">
        <w:trPr>
          <w:trHeight w:val="1441"/>
        </w:trPr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2E060965" w14:textId="77777777" w:rsidR="00D82D5F" w:rsidRPr="00D82D5F" w:rsidRDefault="00D82D5F" w:rsidP="00D82D5F">
            <w:r w:rsidRPr="00D82D5F">
              <w:t>A</w:t>
            </w:r>
          </w:p>
        </w:tc>
        <w:tc>
          <w:tcPr>
            <w:tcW w:w="3284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51"/>
              <w:gridCol w:w="1317"/>
            </w:tblGrid>
            <w:tr w:rsidR="00D82D5F" w:rsidRPr="00D82D5F" w14:paraId="3EE5B0DD" w14:textId="77777777" w:rsidTr="0074074B">
              <w:trPr>
                <w:trHeight w:val="229"/>
                <w:jc w:val="center"/>
              </w:trPr>
              <w:tc>
                <w:tcPr>
                  <w:tcW w:w="1843" w:type="dxa"/>
                  <w:tcBorders>
                    <w:bottom w:val="single" w:sz="4" w:space="0" w:color="auto"/>
                  </w:tcBorders>
                  <w:vAlign w:val="center"/>
                </w:tcPr>
                <w:p w14:paraId="38A32E33" w14:textId="213202F0" w:rsidR="00D82D5F" w:rsidRPr="00D82D5F" w:rsidRDefault="007B62AC" w:rsidP="00D82D5F">
                  <w:r>
                    <w:t>Phone type</w:t>
                  </w:r>
                </w:p>
              </w:tc>
              <w:tc>
                <w:tcPr>
                  <w:tcW w:w="1437" w:type="dxa"/>
                  <w:tcBorders>
                    <w:bottom w:val="single" w:sz="4" w:space="0" w:color="auto"/>
                  </w:tcBorders>
                  <w:vAlign w:val="center"/>
                </w:tcPr>
                <w:p w14:paraId="67303171" w14:textId="16A78051" w:rsidR="00D82D5F" w:rsidRPr="00D82D5F" w:rsidRDefault="00BA6B74" w:rsidP="00D82D5F">
                  <w:r w:rsidRPr="00D82D5F">
                    <w:t>Freq</w:t>
                  </w:r>
                  <w:r>
                    <w:t>.</w:t>
                  </w:r>
                </w:p>
              </w:tc>
            </w:tr>
            <w:tr w:rsidR="00D82D5F" w:rsidRPr="00D82D5F" w14:paraId="4C00120C" w14:textId="77777777" w:rsidTr="0074074B">
              <w:trPr>
                <w:trHeight w:val="229"/>
                <w:jc w:val="center"/>
              </w:trPr>
              <w:tc>
                <w:tcPr>
                  <w:tcW w:w="1843" w:type="dxa"/>
                  <w:tcBorders>
                    <w:top w:val="single" w:sz="4" w:space="0" w:color="auto"/>
                    <w:bottom w:val="nil"/>
                  </w:tcBorders>
                </w:tcPr>
                <w:p w14:paraId="0CBEEEF2" w14:textId="77777777" w:rsidR="00D82D5F" w:rsidRPr="00D82D5F" w:rsidRDefault="00D82D5F" w:rsidP="00D82D5F">
                  <w:r w:rsidRPr="00D82D5F">
                    <w:t>Vigour</w:t>
                  </w: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13E17988" w14:textId="77777777" w:rsidR="00D82D5F" w:rsidRPr="00D82D5F" w:rsidRDefault="00D82D5F" w:rsidP="00D82D5F">
                  <w:r w:rsidRPr="00D82D5F">
                    <w:t>25</w:t>
                  </w:r>
                </w:p>
              </w:tc>
            </w:tr>
            <w:tr w:rsidR="00D82D5F" w:rsidRPr="00D82D5F" w14:paraId="7EAA231D" w14:textId="77777777" w:rsidTr="0074074B">
              <w:trPr>
                <w:trHeight w:val="229"/>
                <w:jc w:val="center"/>
              </w:trPr>
              <w:tc>
                <w:tcPr>
                  <w:tcW w:w="1843" w:type="dxa"/>
                  <w:tcBorders>
                    <w:top w:val="nil"/>
                    <w:bottom w:val="nil"/>
                  </w:tcBorders>
                </w:tcPr>
                <w:p w14:paraId="39C146AD" w14:textId="77777777" w:rsidR="00D82D5F" w:rsidRPr="00D82D5F" w:rsidRDefault="00D82D5F" w:rsidP="00D82D5F">
                  <w:proofErr w:type="spellStart"/>
                  <w:r w:rsidRPr="00D82D5F">
                    <w:t>SmartHive</w:t>
                  </w:r>
                  <w:proofErr w:type="spellEnd"/>
                </w:p>
              </w:tc>
              <w:tc>
                <w:tcPr>
                  <w:tcW w:w="1437" w:type="dxa"/>
                  <w:tcBorders>
                    <w:top w:val="nil"/>
                    <w:bottom w:val="nil"/>
                  </w:tcBorders>
                  <w:vAlign w:val="center"/>
                </w:tcPr>
                <w:p w14:paraId="46C13F67" w14:textId="77777777" w:rsidR="00D82D5F" w:rsidRPr="00D82D5F" w:rsidRDefault="00D82D5F" w:rsidP="00D82D5F">
                  <w:r w:rsidRPr="00D82D5F">
                    <w:t>40</w:t>
                  </w:r>
                </w:p>
              </w:tc>
            </w:tr>
            <w:tr w:rsidR="00D82D5F" w:rsidRPr="00D82D5F" w14:paraId="421B7027" w14:textId="77777777" w:rsidTr="0074074B">
              <w:trPr>
                <w:trHeight w:val="229"/>
                <w:jc w:val="center"/>
              </w:trPr>
              <w:tc>
                <w:tcPr>
                  <w:tcW w:w="1843" w:type="dxa"/>
                  <w:tcBorders>
                    <w:top w:val="nil"/>
                    <w:bottom w:val="nil"/>
                  </w:tcBorders>
                </w:tcPr>
                <w:p w14:paraId="6012016D" w14:textId="77777777" w:rsidR="00D82D5F" w:rsidRPr="00D82D5F" w:rsidRDefault="00D82D5F" w:rsidP="00D82D5F">
                  <w:r w:rsidRPr="00D82D5F">
                    <w:t>Numinous</w:t>
                  </w:r>
                </w:p>
              </w:tc>
              <w:tc>
                <w:tcPr>
                  <w:tcW w:w="1437" w:type="dxa"/>
                  <w:tcBorders>
                    <w:top w:val="nil"/>
                    <w:bottom w:val="nil"/>
                  </w:tcBorders>
                  <w:vAlign w:val="center"/>
                </w:tcPr>
                <w:p w14:paraId="2DCD9009" w14:textId="77777777" w:rsidR="00D82D5F" w:rsidRPr="00D82D5F" w:rsidRDefault="00D82D5F" w:rsidP="00D82D5F">
                  <w:r w:rsidRPr="00D82D5F">
                    <w:t>15</w:t>
                  </w:r>
                </w:p>
              </w:tc>
            </w:tr>
            <w:tr w:rsidR="00D82D5F" w:rsidRPr="00D82D5F" w14:paraId="3CCD67D9" w14:textId="77777777" w:rsidTr="0074074B">
              <w:trPr>
                <w:trHeight w:val="229"/>
                <w:jc w:val="center"/>
              </w:trPr>
              <w:tc>
                <w:tcPr>
                  <w:tcW w:w="1843" w:type="dxa"/>
                  <w:tcBorders>
                    <w:top w:val="nil"/>
                    <w:bottom w:val="single" w:sz="4" w:space="0" w:color="auto"/>
                  </w:tcBorders>
                </w:tcPr>
                <w:p w14:paraId="31AA5B90" w14:textId="77777777" w:rsidR="00D82D5F" w:rsidRPr="00D82D5F" w:rsidRDefault="00D82D5F" w:rsidP="00D82D5F">
                  <w:proofErr w:type="spellStart"/>
                  <w:r w:rsidRPr="00D82D5F">
                    <w:t>Eliven</w:t>
                  </w:r>
                  <w:proofErr w:type="spellEnd"/>
                </w:p>
              </w:tc>
              <w:tc>
                <w:tcPr>
                  <w:tcW w:w="1437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6F878385" w14:textId="77777777" w:rsidR="00D82D5F" w:rsidRPr="00D82D5F" w:rsidRDefault="00D82D5F" w:rsidP="00D82D5F">
                  <w:r w:rsidRPr="00D82D5F">
                    <w:t>20</w:t>
                  </w:r>
                </w:p>
              </w:tc>
            </w:tr>
            <w:tr w:rsidR="00D82D5F" w:rsidRPr="00D82D5F" w14:paraId="335A18CB" w14:textId="77777777" w:rsidTr="0074074B">
              <w:trPr>
                <w:trHeight w:val="215"/>
                <w:jc w:val="center"/>
              </w:trPr>
              <w:tc>
                <w:tcPr>
                  <w:tcW w:w="1843" w:type="dxa"/>
                  <w:tcBorders>
                    <w:top w:val="single" w:sz="4" w:space="0" w:color="auto"/>
                  </w:tcBorders>
                  <w:vAlign w:val="center"/>
                </w:tcPr>
                <w:p w14:paraId="2F15C447" w14:textId="77777777" w:rsidR="00D82D5F" w:rsidRPr="00D82D5F" w:rsidRDefault="00D82D5F" w:rsidP="00D82D5F">
                  <w:r w:rsidRPr="00D82D5F">
                    <w:t>TOTAL</w:t>
                  </w:r>
                </w:p>
              </w:tc>
              <w:tc>
                <w:tcPr>
                  <w:tcW w:w="1437" w:type="dxa"/>
                  <w:tcBorders>
                    <w:top w:val="single" w:sz="4" w:space="0" w:color="auto"/>
                  </w:tcBorders>
                  <w:vAlign w:val="center"/>
                </w:tcPr>
                <w:p w14:paraId="7117A677" w14:textId="77777777" w:rsidR="00D82D5F" w:rsidRPr="00D82D5F" w:rsidRDefault="00D82D5F" w:rsidP="00D82D5F">
                  <w:r w:rsidRPr="00D82D5F">
                    <w:t>100</w:t>
                  </w:r>
                </w:p>
              </w:tc>
            </w:tr>
          </w:tbl>
          <w:p w14:paraId="2275FD70" w14:textId="77777777" w:rsidR="00D82D5F" w:rsidRPr="00D82D5F" w:rsidRDefault="00D82D5F" w:rsidP="00D82D5F">
            <w:pPr>
              <w:rPr>
                <w:b/>
                <w:bCs/>
              </w:rPr>
            </w:pPr>
          </w:p>
        </w:tc>
        <w:tc>
          <w:tcPr>
            <w:tcW w:w="3283" w:type="dxa"/>
            <w:tcMar>
              <w:top w:w="113" w:type="dxa"/>
              <w:bottom w:w="113" w:type="dxa"/>
            </w:tcMar>
            <w:vAlign w:val="center"/>
          </w:tcPr>
          <w:p w14:paraId="2388756D" w14:textId="77777777" w:rsidR="00D82D5F" w:rsidRPr="00D82D5F" w:rsidRDefault="00D82D5F" w:rsidP="00D82D5F">
            <w:pPr>
              <w:rPr>
                <w:b/>
                <w:bCs/>
              </w:rPr>
            </w:pPr>
          </w:p>
        </w:tc>
        <w:tc>
          <w:tcPr>
            <w:tcW w:w="3214" w:type="dxa"/>
            <w:tcMar>
              <w:top w:w="113" w:type="dxa"/>
              <w:bottom w:w="113" w:type="dxa"/>
            </w:tcMar>
            <w:vAlign w:val="center"/>
          </w:tcPr>
          <w:p w14:paraId="450D91DE" w14:textId="77777777" w:rsidR="00D82D5F" w:rsidRPr="00D82D5F" w:rsidRDefault="00D82D5F" w:rsidP="00D82D5F">
            <w:pPr>
              <w:rPr>
                <w:b/>
                <w:bCs/>
              </w:rPr>
            </w:pPr>
          </w:p>
        </w:tc>
      </w:tr>
      <w:tr w:rsidR="00D82D5F" w:rsidRPr="00D82D5F" w14:paraId="3D7BEA00" w14:textId="77777777" w:rsidTr="00795771">
        <w:trPr>
          <w:trHeight w:val="1498"/>
        </w:trPr>
        <w:tc>
          <w:tcPr>
            <w:tcW w:w="426" w:type="dxa"/>
            <w:vAlign w:val="center"/>
          </w:tcPr>
          <w:p w14:paraId="3C2E016C" w14:textId="77777777" w:rsidR="00D82D5F" w:rsidRPr="00D82D5F" w:rsidRDefault="00D82D5F" w:rsidP="00D82D5F">
            <w:r w:rsidRPr="00D82D5F">
              <w:t>B</w:t>
            </w:r>
          </w:p>
        </w:tc>
        <w:tc>
          <w:tcPr>
            <w:tcW w:w="3284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08"/>
              <w:gridCol w:w="1453"/>
            </w:tblGrid>
            <w:tr w:rsidR="00D82D5F" w:rsidRPr="00D82D5F" w14:paraId="51BFEADD" w14:textId="77777777" w:rsidTr="005C5335">
              <w:trPr>
                <w:trHeight w:val="269"/>
              </w:trPr>
              <w:tc>
                <w:tcPr>
                  <w:tcW w:w="1608" w:type="dxa"/>
                  <w:tcBorders>
                    <w:bottom w:val="single" w:sz="4" w:space="0" w:color="auto"/>
                  </w:tcBorders>
                  <w:vAlign w:val="center"/>
                </w:tcPr>
                <w:p w14:paraId="4BF95B0F" w14:textId="32F24FB6" w:rsidR="00D82D5F" w:rsidRPr="00D82D5F" w:rsidRDefault="007B62AC" w:rsidP="00D82D5F">
                  <w:r>
                    <w:t>Phone type</w:t>
                  </w:r>
                </w:p>
              </w:tc>
              <w:tc>
                <w:tcPr>
                  <w:tcW w:w="1453" w:type="dxa"/>
                  <w:tcBorders>
                    <w:bottom w:val="single" w:sz="4" w:space="0" w:color="auto"/>
                  </w:tcBorders>
                  <w:vAlign w:val="center"/>
                </w:tcPr>
                <w:p w14:paraId="38272B96" w14:textId="14E8BA02" w:rsidR="00D82D5F" w:rsidRPr="00D82D5F" w:rsidRDefault="00BA6B74" w:rsidP="00D82D5F">
                  <w:r w:rsidRPr="00D82D5F">
                    <w:t>Freq</w:t>
                  </w:r>
                  <w:r>
                    <w:t>.</w:t>
                  </w:r>
                </w:p>
              </w:tc>
            </w:tr>
            <w:tr w:rsidR="00D82D5F" w:rsidRPr="00D82D5F" w14:paraId="7B66FD58" w14:textId="77777777" w:rsidTr="005C5335">
              <w:trPr>
                <w:trHeight w:val="269"/>
              </w:trPr>
              <w:tc>
                <w:tcPr>
                  <w:tcW w:w="1608" w:type="dxa"/>
                  <w:tcBorders>
                    <w:top w:val="single" w:sz="4" w:space="0" w:color="auto"/>
                    <w:bottom w:val="nil"/>
                  </w:tcBorders>
                </w:tcPr>
                <w:p w14:paraId="4AA2042A" w14:textId="77777777" w:rsidR="00D82D5F" w:rsidRPr="00D82D5F" w:rsidRDefault="00D82D5F" w:rsidP="00D82D5F">
                  <w:r w:rsidRPr="00D82D5F">
                    <w:t>Vigour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44869DF8" w14:textId="77777777" w:rsidR="00D82D5F" w:rsidRPr="00D82D5F" w:rsidRDefault="00D82D5F" w:rsidP="00D82D5F">
                  <w:r w:rsidRPr="00D82D5F">
                    <w:t>40</w:t>
                  </w:r>
                </w:p>
              </w:tc>
            </w:tr>
            <w:tr w:rsidR="00D82D5F" w:rsidRPr="00D82D5F" w14:paraId="704CC9D5" w14:textId="77777777" w:rsidTr="005C5335">
              <w:trPr>
                <w:trHeight w:val="269"/>
              </w:trPr>
              <w:tc>
                <w:tcPr>
                  <w:tcW w:w="1608" w:type="dxa"/>
                  <w:tcBorders>
                    <w:top w:val="nil"/>
                    <w:bottom w:val="nil"/>
                  </w:tcBorders>
                </w:tcPr>
                <w:p w14:paraId="39121966" w14:textId="77777777" w:rsidR="00D82D5F" w:rsidRPr="00D82D5F" w:rsidRDefault="00D82D5F" w:rsidP="00D82D5F">
                  <w:proofErr w:type="spellStart"/>
                  <w:r w:rsidRPr="00D82D5F">
                    <w:t>SmartHive</w:t>
                  </w:r>
                  <w:proofErr w:type="spellEnd"/>
                </w:p>
              </w:tc>
              <w:tc>
                <w:tcPr>
                  <w:tcW w:w="1453" w:type="dxa"/>
                  <w:tcBorders>
                    <w:top w:val="nil"/>
                    <w:bottom w:val="nil"/>
                  </w:tcBorders>
                  <w:vAlign w:val="center"/>
                </w:tcPr>
                <w:p w14:paraId="06651E6C" w14:textId="77777777" w:rsidR="00D82D5F" w:rsidRPr="00D82D5F" w:rsidRDefault="00D82D5F" w:rsidP="00D82D5F">
                  <w:r w:rsidRPr="00D82D5F">
                    <w:t>10</w:t>
                  </w:r>
                </w:p>
              </w:tc>
            </w:tr>
            <w:tr w:rsidR="00D82D5F" w:rsidRPr="00D82D5F" w14:paraId="2BF8EA12" w14:textId="77777777" w:rsidTr="005C5335">
              <w:trPr>
                <w:trHeight w:val="269"/>
              </w:trPr>
              <w:tc>
                <w:tcPr>
                  <w:tcW w:w="1608" w:type="dxa"/>
                  <w:tcBorders>
                    <w:top w:val="nil"/>
                    <w:bottom w:val="nil"/>
                  </w:tcBorders>
                </w:tcPr>
                <w:p w14:paraId="4CE7DDD9" w14:textId="77777777" w:rsidR="00D82D5F" w:rsidRPr="00D82D5F" w:rsidRDefault="00D82D5F" w:rsidP="00D82D5F">
                  <w:r w:rsidRPr="00D82D5F">
                    <w:t>Numinous</w:t>
                  </w:r>
                </w:p>
              </w:tc>
              <w:tc>
                <w:tcPr>
                  <w:tcW w:w="1453" w:type="dxa"/>
                  <w:tcBorders>
                    <w:top w:val="nil"/>
                    <w:bottom w:val="nil"/>
                  </w:tcBorders>
                  <w:vAlign w:val="center"/>
                </w:tcPr>
                <w:p w14:paraId="7636B634" w14:textId="77777777" w:rsidR="00D82D5F" w:rsidRPr="00D82D5F" w:rsidRDefault="00D82D5F" w:rsidP="00D82D5F">
                  <w:r w:rsidRPr="00D82D5F">
                    <w:t>25</w:t>
                  </w:r>
                </w:p>
              </w:tc>
            </w:tr>
            <w:tr w:rsidR="00D82D5F" w:rsidRPr="00D82D5F" w14:paraId="11CC9BB5" w14:textId="77777777" w:rsidTr="005C5335">
              <w:trPr>
                <w:trHeight w:val="269"/>
              </w:trPr>
              <w:tc>
                <w:tcPr>
                  <w:tcW w:w="1608" w:type="dxa"/>
                  <w:tcBorders>
                    <w:top w:val="nil"/>
                    <w:bottom w:val="single" w:sz="4" w:space="0" w:color="auto"/>
                  </w:tcBorders>
                </w:tcPr>
                <w:p w14:paraId="07386DB7" w14:textId="77777777" w:rsidR="00D82D5F" w:rsidRPr="00D82D5F" w:rsidRDefault="00D82D5F" w:rsidP="00D82D5F">
                  <w:proofErr w:type="spellStart"/>
                  <w:r w:rsidRPr="00D82D5F">
                    <w:t>Eliven</w:t>
                  </w:r>
                  <w:proofErr w:type="spellEnd"/>
                </w:p>
              </w:tc>
              <w:tc>
                <w:tcPr>
                  <w:tcW w:w="145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1AD5A94C" w14:textId="77777777" w:rsidR="00D82D5F" w:rsidRPr="00D82D5F" w:rsidRDefault="00D82D5F" w:rsidP="00D82D5F">
                  <w:r w:rsidRPr="00D82D5F">
                    <w:t>25</w:t>
                  </w:r>
                </w:p>
              </w:tc>
            </w:tr>
            <w:tr w:rsidR="00D82D5F" w:rsidRPr="00D82D5F" w14:paraId="2E0B0DAC" w14:textId="77777777" w:rsidTr="005C5335">
              <w:trPr>
                <w:trHeight w:val="254"/>
              </w:trPr>
              <w:tc>
                <w:tcPr>
                  <w:tcW w:w="1608" w:type="dxa"/>
                  <w:tcBorders>
                    <w:top w:val="single" w:sz="4" w:space="0" w:color="auto"/>
                  </w:tcBorders>
                  <w:vAlign w:val="center"/>
                </w:tcPr>
                <w:p w14:paraId="717E3316" w14:textId="77777777" w:rsidR="00D82D5F" w:rsidRPr="00D82D5F" w:rsidRDefault="00D82D5F" w:rsidP="00D82D5F">
                  <w:r w:rsidRPr="00D82D5F">
                    <w:t>TOTAL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</w:tcBorders>
                  <w:vAlign w:val="center"/>
                </w:tcPr>
                <w:p w14:paraId="117AC603" w14:textId="77777777" w:rsidR="00D82D5F" w:rsidRPr="00D82D5F" w:rsidRDefault="00D82D5F" w:rsidP="00D82D5F">
                  <w:r w:rsidRPr="00D82D5F">
                    <w:t>100</w:t>
                  </w:r>
                </w:p>
              </w:tc>
            </w:tr>
          </w:tbl>
          <w:p w14:paraId="79185C3E" w14:textId="77777777" w:rsidR="00D82D5F" w:rsidRPr="00D82D5F" w:rsidRDefault="00D82D5F" w:rsidP="00D82D5F">
            <w:pPr>
              <w:rPr>
                <w:b/>
                <w:bCs/>
              </w:rPr>
            </w:pPr>
          </w:p>
        </w:tc>
        <w:tc>
          <w:tcPr>
            <w:tcW w:w="3283" w:type="dxa"/>
            <w:tcMar>
              <w:top w:w="113" w:type="dxa"/>
              <w:bottom w:w="113" w:type="dxa"/>
            </w:tcMar>
            <w:vAlign w:val="center"/>
          </w:tcPr>
          <w:p w14:paraId="3697B1C8" w14:textId="77777777" w:rsidR="00D82D5F" w:rsidRPr="00D82D5F" w:rsidRDefault="00D82D5F" w:rsidP="00D82D5F">
            <w:pPr>
              <w:rPr>
                <w:b/>
                <w:bCs/>
              </w:rPr>
            </w:pPr>
          </w:p>
        </w:tc>
        <w:tc>
          <w:tcPr>
            <w:tcW w:w="3214" w:type="dxa"/>
            <w:tcMar>
              <w:top w:w="113" w:type="dxa"/>
              <w:bottom w:w="113" w:type="dxa"/>
            </w:tcMar>
            <w:vAlign w:val="center"/>
          </w:tcPr>
          <w:p w14:paraId="748C17DA" w14:textId="77777777" w:rsidR="00D82D5F" w:rsidRPr="00D82D5F" w:rsidRDefault="00D82D5F" w:rsidP="00D82D5F">
            <w:pPr>
              <w:rPr>
                <w:b/>
                <w:bCs/>
              </w:rPr>
            </w:pPr>
          </w:p>
        </w:tc>
      </w:tr>
      <w:tr w:rsidR="00D82D5F" w:rsidRPr="00D82D5F" w14:paraId="3DC3C455" w14:textId="77777777" w:rsidTr="00795771">
        <w:trPr>
          <w:trHeight w:val="1498"/>
        </w:trPr>
        <w:tc>
          <w:tcPr>
            <w:tcW w:w="426" w:type="dxa"/>
            <w:vAlign w:val="center"/>
          </w:tcPr>
          <w:p w14:paraId="55CCD9BD" w14:textId="77777777" w:rsidR="00D82D5F" w:rsidRPr="00D82D5F" w:rsidRDefault="00D82D5F" w:rsidP="00D82D5F">
            <w:r w:rsidRPr="00D82D5F">
              <w:t>C</w:t>
            </w:r>
          </w:p>
        </w:tc>
        <w:tc>
          <w:tcPr>
            <w:tcW w:w="3284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00"/>
              <w:gridCol w:w="1446"/>
            </w:tblGrid>
            <w:tr w:rsidR="00D82D5F" w:rsidRPr="00D82D5F" w14:paraId="78C9B91E" w14:textId="77777777" w:rsidTr="005C5335">
              <w:trPr>
                <w:trHeight w:val="254"/>
              </w:trPr>
              <w:tc>
                <w:tcPr>
                  <w:tcW w:w="1600" w:type="dxa"/>
                  <w:tcBorders>
                    <w:bottom w:val="single" w:sz="4" w:space="0" w:color="auto"/>
                  </w:tcBorders>
                  <w:vAlign w:val="center"/>
                </w:tcPr>
                <w:p w14:paraId="2ECA1C66" w14:textId="3F349DBE" w:rsidR="00D82D5F" w:rsidRPr="00D82D5F" w:rsidRDefault="007B62AC" w:rsidP="00D82D5F">
                  <w:r>
                    <w:t>Phone type</w:t>
                  </w:r>
                </w:p>
              </w:tc>
              <w:tc>
                <w:tcPr>
                  <w:tcW w:w="1446" w:type="dxa"/>
                  <w:tcBorders>
                    <w:bottom w:val="single" w:sz="4" w:space="0" w:color="auto"/>
                  </w:tcBorders>
                  <w:vAlign w:val="center"/>
                </w:tcPr>
                <w:p w14:paraId="1AB04EBF" w14:textId="609452A5" w:rsidR="00D82D5F" w:rsidRPr="00D82D5F" w:rsidRDefault="00BA6B74" w:rsidP="00D82D5F">
                  <w:r w:rsidRPr="00D82D5F">
                    <w:t>Freq</w:t>
                  </w:r>
                  <w:r>
                    <w:t>.</w:t>
                  </w:r>
                </w:p>
              </w:tc>
            </w:tr>
            <w:tr w:rsidR="00D82D5F" w:rsidRPr="00D82D5F" w14:paraId="13E40BDE" w14:textId="77777777" w:rsidTr="005C5335">
              <w:trPr>
                <w:trHeight w:val="254"/>
              </w:trPr>
              <w:tc>
                <w:tcPr>
                  <w:tcW w:w="1600" w:type="dxa"/>
                  <w:tcBorders>
                    <w:top w:val="single" w:sz="4" w:space="0" w:color="auto"/>
                    <w:bottom w:val="nil"/>
                  </w:tcBorders>
                </w:tcPr>
                <w:p w14:paraId="6DCFBBE4" w14:textId="77777777" w:rsidR="00D82D5F" w:rsidRPr="00D82D5F" w:rsidRDefault="00D82D5F" w:rsidP="00D82D5F">
                  <w:r w:rsidRPr="00D82D5F">
                    <w:t>Vigour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55680DBE" w14:textId="77777777" w:rsidR="00D82D5F" w:rsidRPr="00D82D5F" w:rsidRDefault="00D82D5F" w:rsidP="00D82D5F">
                  <w:r w:rsidRPr="00D82D5F">
                    <w:t>50</w:t>
                  </w:r>
                </w:p>
              </w:tc>
            </w:tr>
            <w:tr w:rsidR="00D82D5F" w:rsidRPr="00D82D5F" w14:paraId="060D1EEC" w14:textId="77777777" w:rsidTr="005C5335">
              <w:trPr>
                <w:trHeight w:val="254"/>
              </w:trPr>
              <w:tc>
                <w:tcPr>
                  <w:tcW w:w="1600" w:type="dxa"/>
                  <w:tcBorders>
                    <w:top w:val="nil"/>
                    <w:bottom w:val="nil"/>
                  </w:tcBorders>
                </w:tcPr>
                <w:p w14:paraId="2EA7EEF5" w14:textId="77777777" w:rsidR="00D82D5F" w:rsidRPr="00D82D5F" w:rsidRDefault="00D82D5F" w:rsidP="00D82D5F">
                  <w:proofErr w:type="spellStart"/>
                  <w:r w:rsidRPr="00D82D5F">
                    <w:t>SmartHive</w:t>
                  </w:r>
                  <w:proofErr w:type="spellEnd"/>
                </w:p>
              </w:tc>
              <w:tc>
                <w:tcPr>
                  <w:tcW w:w="1446" w:type="dxa"/>
                  <w:tcBorders>
                    <w:top w:val="nil"/>
                    <w:bottom w:val="nil"/>
                  </w:tcBorders>
                  <w:vAlign w:val="center"/>
                </w:tcPr>
                <w:p w14:paraId="7B870664" w14:textId="77777777" w:rsidR="00D82D5F" w:rsidRPr="00D82D5F" w:rsidRDefault="00D82D5F" w:rsidP="00D82D5F">
                  <w:r w:rsidRPr="00D82D5F">
                    <w:t>20</w:t>
                  </w:r>
                </w:p>
              </w:tc>
            </w:tr>
            <w:tr w:rsidR="00D82D5F" w:rsidRPr="00D82D5F" w14:paraId="2C8CC0D4" w14:textId="77777777" w:rsidTr="005C5335">
              <w:trPr>
                <w:trHeight w:val="254"/>
              </w:trPr>
              <w:tc>
                <w:tcPr>
                  <w:tcW w:w="1600" w:type="dxa"/>
                  <w:tcBorders>
                    <w:top w:val="nil"/>
                    <w:bottom w:val="nil"/>
                  </w:tcBorders>
                </w:tcPr>
                <w:p w14:paraId="4067E920" w14:textId="77777777" w:rsidR="00D82D5F" w:rsidRPr="00D82D5F" w:rsidRDefault="00D82D5F" w:rsidP="00D82D5F">
                  <w:r w:rsidRPr="00D82D5F">
                    <w:t>Numinous</w:t>
                  </w:r>
                </w:p>
              </w:tc>
              <w:tc>
                <w:tcPr>
                  <w:tcW w:w="1446" w:type="dxa"/>
                  <w:tcBorders>
                    <w:top w:val="nil"/>
                    <w:bottom w:val="nil"/>
                  </w:tcBorders>
                  <w:vAlign w:val="center"/>
                </w:tcPr>
                <w:p w14:paraId="6D673C9A" w14:textId="77777777" w:rsidR="00D82D5F" w:rsidRPr="00D82D5F" w:rsidRDefault="00D82D5F" w:rsidP="00D82D5F">
                  <w:r w:rsidRPr="00D82D5F">
                    <w:t>15</w:t>
                  </w:r>
                </w:p>
              </w:tc>
            </w:tr>
            <w:tr w:rsidR="00D82D5F" w:rsidRPr="00D82D5F" w14:paraId="5708C17A" w14:textId="77777777" w:rsidTr="005C5335">
              <w:trPr>
                <w:trHeight w:val="254"/>
              </w:trPr>
              <w:tc>
                <w:tcPr>
                  <w:tcW w:w="1600" w:type="dxa"/>
                  <w:tcBorders>
                    <w:top w:val="nil"/>
                    <w:bottom w:val="single" w:sz="4" w:space="0" w:color="auto"/>
                  </w:tcBorders>
                </w:tcPr>
                <w:p w14:paraId="2ECE599C" w14:textId="77777777" w:rsidR="00D82D5F" w:rsidRPr="00D82D5F" w:rsidRDefault="00D82D5F" w:rsidP="00D82D5F">
                  <w:proofErr w:type="spellStart"/>
                  <w:r w:rsidRPr="00D82D5F">
                    <w:t>Eliven</w:t>
                  </w:r>
                  <w:proofErr w:type="spellEnd"/>
                </w:p>
              </w:tc>
              <w:tc>
                <w:tcPr>
                  <w:tcW w:w="1446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3D509249" w14:textId="77777777" w:rsidR="00D82D5F" w:rsidRPr="00D82D5F" w:rsidRDefault="00D82D5F" w:rsidP="00D82D5F">
                  <w:r w:rsidRPr="00D82D5F">
                    <w:t>15</w:t>
                  </w:r>
                </w:p>
              </w:tc>
            </w:tr>
            <w:tr w:rsidR="00D82D5F" w:rsidRPr="00D82D5F" w14:paraId="07F64E4E" w14:textId="77777777" w:rsidTr="005C5335">
              <w:trPr>
                <w:trHeight w:val="239"/>
              </w:trPr>
              <w:tc>
                <w:tcPr>
                  <w:tcW w:w="1600" w:type="dxa"/>
                  <w:tcBorders>
                    <w:top w:val="single" w:sz="4" w:space="0" w:color="auto"/>
                  </w:tcBorders>
                  <w:vAlign w:val="center"/>
                </w:tcPr>
                <w:p w14:paraId="05F33FB0" w14:textId="77777777" w:rsidR="00D82D5F" w:rsidRPr="00D82D5F" w:rsidRDefault="00D82D5F" w:rsidP="00D82D5F">
                  <w:r w:rsidRPr="00D82D5F">
                    <w:t>TOTAL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</w:tcBorders>
                  <w:vAlign w:val="center"/>
                </w:tcPr>
                <w:p w14:paraId="5FDEF8A9" w14:textId="77777777" w:rsidR="00D82D5F" w:rsidRPr="00D82D5F" w:rsidRDefault="00D82D5F" w:rsidP="00D82D5F">
                  <w:r w:rsidRPr="00D82D5F">
                    <w:t>100</w:t>
                  </w:r>
                </w:p>
              </w:tc>
            </w:tr>
          </w:tbl>
          <w:p w14:paraId="0F26B0D3" w14:textId="77777777" w:rsidR="00D82D5F" w:rsidRPr="00D82D5F" w:rsidRDefault="00D82D5F" w:rsidP="00D82D5F">
            <w:pPr>
              <w:rPr>
                <w:b/>
                <w:bCs/>
              </w:rPr>
            </w:pPr>
          </w:p>
        </w:tc>
        <w:tc>
          <w:tcPr>
            <w:tcW w:w="3283" w:type="dxa"/>
            <w:tcMar>
              <w:top w:w="113" w:type="dxa"/>
              <w:bottom w:w="113" w:type="dxa"/>
            </w:tcMar>
            <w:vAlign w:val="center"/>
          </w:tcPr>
          <w:p w14:paraId="5A5A41C1" w14:textId="77777777" w:rsidR="00D82D5F" w:rsidRPr="00D82D5F" w:rsidRDefault="00D82D5F" w:rsidP="00D82D5F">
            <w:pPr>
              <w:rPr>
                <w:b/>
                <w:bCs/>
              </w:rPr>
            </w:pPr>
          </w:p>
        </w:tc>
        <w:tc>
          <w:tcPr>
            <w:tcW w:w="3214" w:type="dxa"/>
            <w:tcMar>
              <w:top w:w="113" w:type="dxa"/>
              <w:bottom w:w="113" w:type="dxa"/>
            </w:tcMar>
            <w:vAlign w:val="center"/>
          </w:tcPr>
          <w:p w14:paraId="53995E4E" w14:textId="77777777" w:rsidR="00D82D5F" w:rsidRPr="00D82D5F" w:rsidRDefault="00D82D5F" w:rsidP="00D82D5F">
            <w:pPr>
              <w:rPr>
                <w:b/>
                <w:bCs/>
              </w:rPr>
            </w:pPr>
          </w:p>
        </w:tc>
      </w:tr>
      <w:tr w:rsidR="005C5335" w:rsidRPr="00D82D5F" w14:paraId="65AEB473" w14:textId="77777777" w:rsidTr="00795771">
        <w:trPr>
          <w:trHeight w:val="1498"/>
        </w:trPr>
        <w:tc>
          <w:tcPr>
            <w:tcW w:w="426" w:type="dxa"/>
            <w:vAlign w:val="center"/>
          </w:tcPr>
          <w:p w14:paraId="19E1F1C6" w14:textId="6C79C295" w:rsidR="005C5335" w:rsidRPr="00D82D5F" w:rsidRDefault="005C5335" w:rsidP="005C5335">
            <w:r w:rsidRPr="00D82D5F">
              <w:t>D</w:t>
            </w:r>
          </w:p>
        </w:tc>
        <w:tc>
          <w:tcPr>
            <w:tcW w:w="3284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84"/>
              <w:gridCol w:w="1432"/>
            </w:tblGrid>
            <w:tr w:rsidR="005C5335" w:rsidRPr="00D82D5F" w14:paraId="7106F90F" w14:textId="77777777" w:rsidTr="005C5335">
              <w:trPr>
                <w:trHeight w:val="255"/>
              </w:trPr>
              <w:tc>
                <w:tcPr>
                  <w:tcW w:w="1584" w:type="dxa"/>
                  <w:tcBorders>
                    <w:bottom w:val="single" w:sz="4" w:space="0" w:color="auto"/>
                  </w:tcBorders>
                  <w:vAlign w:val="center"/>
                </w:tcPr>
                <w:p w14:paraId="162AAE6A" w14:textId="77777777" w:rsidR="005C5335" w:rsidRPr="00D82D5F" w:rsidRDefault="005C5335" w:rsidP="005C5335">
                  <w:r>
                    <w:t>Phone type</w:t>
                  </w:r>
                </w:p>
              </w:tc>
              <w:tc>
                <w:tcPr>
                  <w:tcW w:w="1432" w:type="dxa"/>
                  <w:tcBorders>
                    <w:bottom w:val="single" w:sz="4" w:space="0" w:color="auto"/>
                  </w:tcBorders>
                  <w:vAlign w:val="center"/>
                </w:tcPr>
                <w:p w14:paraId="7E71DBB7" w14:textId="77777777" w:rsidR="005C5335" w:rsidRPr="00D82D5F" w:rsidRDefault="005C5335" w:rsidP="005C5335">
                  <w:r w:rsidRPr="00D82D5F">
                    <w:t>Freq</w:t>
                  </w:r>
                  <w:r>
                    <w:t>.</w:t>
                  </w:r>
                </w:p>
              </w:tc>
            </w:tr>
            <w:tr w:rsidR="005C5335" w:rsidRPr="00D82D5F" w14:paraId="31C1C6CB" w14:textId="77777777" w:rsidTr="005C5335">
              <w:trPr>
                <w:trHeight w:val="255"/>
              </w:trPr>
              <w:tc>
                <w:tcPr>
                  <w:tcW w:w="1584" w:type="dxa"/>
                  <w:tcBorders>
                    <w:top w:val="single" w:sz="4" w:space="0" w:color="auto"/>
                    <w:bottom w:val="nil"/>
                  </w:tcBorders>
                </w:tcPr>
                <w:p w14:paraId="338D9EC6" w14:textId="77777777" w:rsidR="005C5335" w:rsidRPr="00D82D5F" w:rsidRDefault="005C5335" w:rsidP="005C5335">
                  <w:r w:rsidRPr="00D82D5F">
                    <w:t>Vigour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5B10E22D" w14:textId="77777777" w:rsidR="005C5335" w:rsidRPr="00D82D5F" w:rsidRDefault="005C5335" w:rsidP="005C5335">
                  <w:r w:rsidRPr="00D82D5F">
                    <w:t>12</w:t>
                  </w:r>
                </w:p>
              </w:tc>
            </w:tr>
            <w:tr w:rsidR="005C5335" w:rsidRPr="00D82D5F" w14:paraId="4AB55E4C" w14:textId="77777777" w:rsidTr="005C5335">
              <w:trPr>
                <w:trHeight w:val="255"/>
              </w:trPr>
              <w:tc>
                <w:tcPr>
                  <w:tcW w:w="1584" w:type="dxa"/>
                  <w:tcBorders>
                    <w:top w:val="nil"/>
                    <w:bottom w:val="nil"/>
                  </w:tcBorders>
                </w:tcPr>
                <w:p w14:paraId="71F4298B" w14:textId="77777777" w:rsidR="005C5335" w:rsidRPr="00D82D5F" w:rsidRDefault="005C5335" w:rsidP="005C5335">
                  <w:proofErr w:type="spellStart"/>
                  <w:r w:rsidRPr="00D82D5F">
                    <w:t>SmartHive</w:t>
                  </w:r>
                  <w:proofErr w:type="spellEnd"/>
                </w:p>
              </w:tc>
              <w:tc>
                <w:tcPr>
                  <w:tcW w:w="1432" w:type="dxa"/>
                  <w:tcBorders>
                    <w:top w:val="nil"/>
                    <w:bottom w:val="nil"/>
                  </w:tcBorders>
                  <w:vAlign w:val="center"/>
                </w:tcPr>
                <w:p w14:paraId="3EEAA47E" w14:textId="77777777" w:rsidR="005C5335" w:rsidRPr="00D82D5F" w:rsidRDefault="005C5335" w:rsidP="005C5335">
                  <w:r w:rsidRPr="00D82D5F">
                    <w:t>12</w:t>
                  </w:r>
                </w:p>
              </w:tc>
            </w:tr>
            <w:tr w:rsidR="005C5335" w:rsidRPr="00D82D5F" w14:paraId="72BED968" w14:textId="77777777" w:rsidTr="005C5335">
              <w:trPr>
                <w:trHeight w:val="255"/>
              </w:trPr>
              <w:tc>
                <w:tcPr>
                  <w:tcW w:w="1584" w:type="dxa"/>
                  <w:tcBorders>
                    <w:top w:val="nil"/>
                    <w:bottom w:val="nil"/>
                  </w:tcBorders>
                </w:tcPr>
                <w:p w14:paraId="2AEF725C" w14:textId="77777777" w:rsidR="005C5335" w:rsidRPr="00D82D5F" w:rsidRDefault="005C5335" w:rsidP="005C5335">
                  <w:r w:rsidRPr="00D82D5F">
                    <w:t>Numinous</w:t>
                  </w:r>
                </w:p>
              </w:tc>
              <w:tc>
                <w:tcPr>
                  <w:tcW w:w="1432" w:type="dxa"/>
                  <w:tcBorders>
                    <w:top w:val="nil"/>
                    <w:bottom w:val="nil"/>
                  </w:tcBorders>
                  <w:vAlign w:val="center"/>
                </w:tcPr>
                <w:p w14:paraId="3F030AB7" w14:textId="77777777" w:rsidR="005C5335" w:rsidRPr="00D82D5F" w:rsidRDefault="005C5335" w:rsidP="005C5335">
                  <w:r w:rsidRPr="00D82D5F">
                    <w:t>24</w:t>
                  </w:r>
                </w:p>
              </w:tc>
            </w:tr>
            <w:tr w:rsidR="005C5335" w:rsidRPr="00D82D5F" w14:paraId="7CAE5CB8" w14:textId="77777777" w:rsidTr="005C5335">
              <w:trPr>
                <w:trHeight w:val="255"/>
              </w:trPr>
              <w:tc>
                <w:tcPr>
                  <w:tcW w:w="1584" w:type="dxa"/>
                  <w:tcBorders>
                    <w:top w:val="nil"/>
                    <w:bottom w:val="single" w:sz="4" w:space="0" w:color="auto"/>
                  </w:tcBorders>
                </w:tcPr>
                <w:p w14:paraId="1EA75D33" w14:textId="77777777" w:rsidR="005C5335" w:rsidRPr="00D82D5F" w:rsidRDefault="005C5335" w:rsidP="005C5335">
                  <w:proofErr w:type="spellStart"/>
                  <w:r w:rsidRPr="00D82D5F">
                    <w:t>Eliven</w:t>
                  </w:r>
                  <w:proofErr w:type="spellEnd"/>
                </w:p>
              </w:tc>
              <w:tc>
                <w:tcPr>
                  <w:tcW w:w="1432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15AF2F18" w14:textId="77777777" w:rsidR="005C5335" w:rsidRPr="00D82D5F" w:rsidRDefault="005C5335" w:rsidP="005C5335">
                  <w:r w:rsidRPr="00D82D5F">
                    <w:t>48</w:t>
                  </w:r>
                </w:p>
              </w:tc>
            </w:tr>
            <w:tr w:rsidR="005C5335" w:rsidRPr="00D82D5F" w14:paraId="6156B0C1" w14:textId="77777777" w:rsidTr="005C5335">
              <w:trPr>
                <w:trHeight w:val="239"/>
              </w:trPr>
              <w:tc>
                <w:tcPr>
                  <w:tcW w:w="1584" w:type="dxa"/>
                  <w:tcBorders>
                    <w:top w:val="single" w:sz="4" w:space="0" w:color="auto"/>
                  </w:tcBorders>
                  <w:vAlign w:val="center"/>
                </w:tcPr>
                <w:p w14:paraId="4827F71A" w14:textId="77777777" w:rsidR="005C5335" w:rsidRPr="00D82D5F" w:rsidRDefault="005C5335" w:rsidP="005C5335">
                  <w:r w:rsidRPr="00D82D5F">
                    <w:t>TOTAL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</w:tcBorders>
                  <w:vAlign w:val="center"/>
                </w:tcPr>
                <w:p w14:paraId="403F8ED1" w14:textId="77777777" w:rsidR="005C5335" w:rsidRPr="00D82D5F" w:rsidRDefault="005C5335" w:rsidP="005C5335">
                  <w:r w:rsidRPr="00D82D5F">
                    <w:t>96</w:t>
                  </w:r>
                </w:p>
              </w:tc>
            </w:tr>
          </w:tbl>
          <w:p w14:paraId="0C05080F" w14:textId="77777777" w:rsidR="005C5335" w:rsidRDefault="005C5335" w:rsidP="005C5335"/>
        </w:tc>
        <w:tc>
          <w:tcPr>
            <w:tcW w:w="3283" w:type="dxa"/>
            <w:tcMar>
              <w:top w:w="113" w:type="dxa"/>
              <w:bottom w:w="113" w:type="dxa"/>
            </w:tcMar>
            <w:vAlign w:val="center"/>
          </w:tcPr>
          <w:p w14:paraId="3812D3BC" w14:textId="77777777" w:rsidR="005C5335" w:rsidRPr="00D82D5F" w:rsidRDefault="005C5335" w:rsidP="005C5335">
            <w:pPr>
              <w:rPr>
                <w:b/>
                <w:bCs/>
              </w:rPr>
            </w:pPr>
          </w:p>
        </w:tc>
        <w:tc>
          <w:tcPr>
            <w:tcW w:w="3214" w:type="dxa"/>
            <w:tcMar>
              <w:top w:w="113" w:type="dxa"/>
              <w:bottom w:w="113" w:type="dxa"/>
            </w:tcMar>
            <w:vAlign w:val="center"/>
          </w:tcPr>
          <w:p w14:paraId="4551942F" w14:textId="77777777" w:rsidR="005C5335" w:rsidRPr="00D82D5F" w:rsidRDefault="005C5335" w:rsidP="005C5335">
            <w:pPr>
              <w:rPr>
                <w:b/>
                <w:bCs/>
              </w:rPr>
            </w:pPr>
          </w:p>
        </w:tc>
      </w:tr>
    </w:tbl>
    <w:p w14:paraId="65034A2F" w14:textId="34196348" w:rsidR="0060628E" w:rsidRDefault="0060628E" w:rsidP="006B79AD"/>
    <w:p w14:paraId="4D028976" w14:textId="55C7CB3B" w:rsidR="0060628E" w:rsidRDefault="0060628E">
      <w:pPr>
        <w:spacing w:after="0"/>
      </w:pPr>
    </w:p>
    <w:tbl>
      <w:tblPr>
        <w:tblStyle w:val="TableGrid"/>
        <w:tblW w:w="10207" w:type="dxa"/>
        <w:tblInd w:w="-426" w:type="dxa"/>
        <w:tblLook w:val="04A0" w:firstRow="1" w:lastRow="0" w:firstColumn="1" w:lastColumn="0" w:noHBand="0" w:noVBand="1"/>
      </w:tblPr>
      <w:tblGrid>
        <w:gridCol w:w="426"/>
        <w:gridCol w:w="3284"/>
        <w:gridCol w:w="3283"/>
        <w:gridCol w:w="3214"/>
      </w:tblGrid>
      <w:tr w:rsidR="0060628E" w:rsidRPr="00D82D5F" w14:paraId="7252E20B" w14:textId="77777777" w:rsidTr="00D3060F">
        <w:trPr>
          <w:trHeight w:val="1498"/>
        </w:trPr>
        <w:tc>
          <w:tcPr>
            <w:tcW w:w="426" w:type="dxa"/>
            <w:vAlign w:val="center"/>
          </w:tcPr>
          <w:p w14:paraId="27D6FACA" w14:textId="77777777" w:rsidR="0060628E" w:rsidRPr="00D82D5F" w:rsidRDefault="0060628E" w:rsidP="00D3060F">
            <w:r w:rsidRPr="00D82D5F">
              <w:lastRenderedPageBreak/>
              <w:t>E</w:t>
            </w:r>
          </w:p>
        </w:tc>
        <w:tc>
          <w:tcPr>
            <w:tcW w:w="3284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84"/>
              <w:gridCol w:w="1430"/>
            </w:tblGrid>
            <w:tr w:rsidR="0060628E" w:rsidRPr="00D82D5F" w14:paraId="55786E36" w14:textId="77777777" w:rsidTr="005C5335">
              <w:trPr>
                <w:trHeight w:val="283"/>
              </w:trPr>
              <w:tc>
                <w:tcPr>
                  <w:tcW w:w="1584" w:type="dxa"/>
                  <w:tcBorders>
                    <w:bottom w:val="single" w:sz="4" w:space="0" w:color="auto"/>
                  </w:tcBorders>
                  <w:vAlign w:val="center"/>
                </w:tcPr>
                <w:p w14:paraId="7D5FE754" w14:textId="77777777" w:rsidR="0060628E" w:rsidRPr="00D82D5F" w:rsidRDefault="0060628E" w:rsidP="00D3060F">
                  <w:r>
                    <w:t>Phone type</w:t>
                  </w:r>
                </w:p>
              </w:tc>
              <w:tc>
                <w:tcPr>
                  <w:tcW w:w="1430" w:type="dxa"/>
                  <w:tcBorders>
                    <w:bottom w:val="single" w:sz="4" w:space="0" w:color="auto"/>
                  </w:tcBorders>
                  <w:vAlign w:val="center"/>
                </w:tcPr>
                <w:p w14:paraId="633A7A73" w14:textId="77777777" w:rsidR="0060628E" w:rsidRPr="00D82D5F" w:rsidRDefault="0060628E" w:rsidP="00D3060F">
                  <w:r w:rsidRPr="00D82D5F">
                    <w:t>Freq</w:t>
                  </w:r>
                  <w:r>
                    <w:t>.</w:t>
                  </w:r>
                </w:p>
              </w:tc>
            </w:tr>
            <w:tr w:rsidR="0060628E" w:rsidRPr="00D82D5F" w14:paraId="03F04389" w14:textId="77777777" w:rsidTr="005C5335">
              <w:trPr>
                <w:trHeight w:val="283"/>
              </w:trPr>
              <w:tc>
                <w:tcPr>
                  <w:tcW w:w="1584" w:type="dxa"/>
                  <w:tcBorders>
                    <w:top w:val="single" w:sz="4" w:space="0" w:color="auto"/>
                    <w:bottom w:val="nil"/>
                  </w:tcBorders>
                </w:tcPr>
                <w:p w14:paraId="0828DEB1" w14:textId="77777777" w:rsidR="0060628E" w:rsidRPr="00D82D5F" w:rsidRDefault="0060628E" w:rsidP="00D3060F">
                  <w:r w:rsidRPr="00D82D5F">
                    <w:t>Vigour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22F3F44F" w14:textId="77777777" w:rsidR="0060628E" w:rsidRPr="00D82D5F" w:rsidRDefault="0060628E" w:rsidP="00D3060F">
                  <w:r w:rsidRPr="00D82D5F">
                    <w:t>40</w:t>
                  </w:r>
                </w:p>
              </w:tc>
            </w:tr>
            <w:tr w:rsidR="0060628E" w:rsidRPr="00D82D5F" w14:paraId="64FD9444" w14:textId="77777777" w:rsidTr="005C5335">
              <w:trPr>
                <w:trHeight w:val="283"/>
              </w:trPr>
              <w:tc>
                <w:tcPr>
                  <w:tcW w:w="1584" w:type="dxa"/>
                  <w:tcBorders>
                    <w:top w:val="nil"/>
                    <w:bottom w:val="nil"/>
                  </w:tcBorders>
                </w:tcPr>
                <w:p w14:paraId="335B812A" w14:textId="77777777" w:rsidR="0060628E" w:rsidRPr="00D82D5F" w:rsidRDefault="0060628E" w:rsidP="00D3060F">
                  <w:proofErr w:type="spellStart"/>
                  <w:r w:rsidRPr="00D82D5F">
                    <w:t>SmartHive</w:t>
                  </w:r>
                  <w:proofErr w:type="spellEnd"/>
                </w:p>
              </w:tc>
              <w:tc>
                <w:tcPr>
                  <w:tcW w:w="1430" w:type="dxa"/>
                  <w:tcBorders>
                    <w:top w:val="nil"/>
                    <w:bottom w:val="nil"/>
                  </w:tcBorders>
                  <w:vAlign w:val="center"/>
                </w:tcPr>
                <w:p w14:paraId="5876EA0B" w14:textId="77777777" w:rsidR="0060628E" w:rsidRPr="00D82D5F" w:rsidRDefault="0060628E" w:rsidP="00D3060F">
                  <w:r w:rsidRPr="00D82D5F">
                    <w:t>35</w:t>
                  </w:r>
                </w:p>
              </w:tc>
            </w:tr>
            <w:tr w:rsidR="0060628E" w:rsidRPr="00D82D5F" w14:paraId="134706BD" w14:textId="77777777" w:rsidTr="005C5335">
              <w:trPr>
                <w:trHeight w:val="283"/>
              </w:trPr>
              <w:tc>
                <w:tcPr>
                  <w:tcW w:w="1584" w:type="dxa"/>
                  <w:tcBorders>
                    <w:top w:val="nil"/>
                    <w:bottom w:val="single" w:sz="4" w:space="0" w:color="auto"/>
                  </w:tcBorders>
                </w:tcPr>
                <w:p w14:paraId="6F2DE099" w14:textId="77777777" w:rsidR="0060628E" w:rsidRPr="00D82D5F" w:rsidRDefault="0060628E" w:rsidP="00D3060F">
                  <w:r w:rsidRPr="00D82D5F">
                    <w:t>Numinous</w:t>
                  </w:r>
                </w:p>
              </w:tc>
              <w:tc>
                <w:tcPr>
                  <w:tcW w:w="1430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4E0E3D00" w14:textId="77777777" w:rsidR="0060628E" w:rsidRPr="00D82D5F" w:rsidRDefault="0060628E" w:rsidP="00D3060F">
                  <w:r w:rsidRPr="00D82D5F">
                    <w:t>25</w:t>
                  </w:r>
                </w:p>
              </w:tc>
            </w:tr>
            <w:tr w:rsidR="0060628E" w:rsidRPr="00D82D5F" w14:paraId="477D8C58" w14:textId="77777777" w:rsidTr="005C5335">
              <w:trPr>
                <w:trHeight w:val="266"/>
              </w:trPr>
              <w:tc>
                <w:tcPr>
                  <w:tcW w:w="1584" w:type="dxa"/>
                  <w:tcBorders>
                    <w:top w:val="single" w:sz="4" w:space="0" w:color="auto"/>
                  </w:tcBorders>
                  <w:vAlign w:val="center"/>
                </w:tcPr>
                <w:p w14:paraId="26DA3D0E" w14:textId="77777777" w:rsidR="0060628E" w:rsidRPr="00D82D5F" w:rsidRDefault="0060628E" w:rsidP="00D3060F">
                  <w:r w:rsidRPr="00D82D5F">
                    <w:t>TOTAL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</w:tcBorders>
                  <w:vAlign w:val="center"/>
                </w:tcPr>
                <w:p w14:paraId="1D650500" w14:textId="77777777" w:rsidR="0060628E" w:rsidRPr="00D82D5F" w:rsidRDefault="0060628E" w:rsidP="00D3060F">
                  <w:r w:rsidRPr="00D82D5F">
                    <w:t>100</w:t>
                  </w:r>
                </w:p>
              </w:tc>
            </w:tr>
          </w:tbl>
          <w:p w14:paraId="367DE06A" w14:textId="77777777" w:rsidR="0060628E" w:rsidRPr="00D82D5F" w:rsidRDefault="0060628E" w:rsidP="00D3060F">
            <w:pPr>
              <w:rPr>
                <w:b/>
                <w:bCs/>
              </w:rPr>
            </w:pPr>
          </w:p>
        </w:tc>
        <w:tc>
          <w:tcPr>
            <w:tcW w:w="3283" w:type="dxa"/>
            <w:tcMar>
              <w:top w:w="113" w:type="dxa"/>
              <w:bottom w:w="113" w:type="dxa"/>
            </w:tcMar>
            <w:vAlign w:val="center"/>
          </w:tcPr>
          <w:p w14:paraId="1617112F" w14:textId="77777777" w:rsidR="0060628E" w:rsidRPr="00D82D5F" w:rsidRDefault="0060628E" w:rsidP="00D3060F">
            <w:pPr>
              <w:rPr>
                <w:b/>
                <w:bCs/>
              </w:rPr>
            </w:pPr>
          </w:p>
        </w:tc>
        <w:tc>
          <w:tcPr>
            <w:tcW w:w="3214" w:type="dxa"/>
            <w:tcMar>
              <w:top w:w="113" w:type="dxa"/>
              <w:bottom w:w="113" w:type="dxa"/>
            </w:tcMar>
            <w:vAlign w:val="center"/>
          </w:tcPr>
          <w:p w14:paraId="0DFB0747" w14:textId="77777777" w:rsidR="0060628E" w:rsidRPr="00D82D5F" w:rsidRDefault="0060628E" w:rsidP="00D3060F">
            <w:pPr>
              <w:rPr>
                <w:b/>
                <w:bCs/>
              </w:rPr>
            </w:pPr>
          </w:p>
        </w:tc>
      </w:tr>
      <w:tr w:rsidR="0060628E" w:rsidRPr="00D82D5F" w14:paraId="5B1DDE77" w14:textId="77777777" w:rsidTr="00D3060F">
        <w:trPr>
          <w:trHeight w:val="1441"/>
        </w:trPr>
        <w:tc>
          <w:tcPr>
            <w:tcW w:w="426" w:type="dxa"/>
            <w:vAlign w:val="center"/>
          </w:tcPr>
          <w:p w14:paraId="70B6A320" w14:textId="77777777" w:rsidR="0060628E" w:rsidRPr="00D82D5F" w:rsidRDefault="0060628E" w:rsidP="00D3060F">
            <w:r w:rsidRPr="00D82D5F">
              <w:t>F</w:t>
            </w:r>
          </w:p>
        </w:tc>
        <w:tc>
          <w:tcPr>
            <w:tcW w:w="3284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83"/>
              <w:gridCol w:w="1431"/>
            </w:tblGrid>
            <w:tr w:rsidR="0060628E" w:rsidRPr="00D82D5F" w14:paraId="0C8F8FB0" w14:textId="77777777" w:rsidTr="005C5335">
              <w:trPr>
                <w:trHeight w:val="282"/>
              </w:trPr>
              <w:tc>
                <w:tcPr>
                  <w:tcW w:w="1583" w:type="dxa"/>
                  <w:tcBorders>
                    <w:bottom w:val="single" w:sz="4" w:space="0" w:color="auto"/>
                  </w:tcBorders>
                  <w:vAlign w:val="center"/>
                </w:tcPr>
                <w:p w14:paraId="299CE874" w14:textId="77777777" w:rsidR="0060628E" w:rsidRPr="00D82D5F" w:rsidRDefault="0060628E" w:rsidP="00D3060F">
                  <w:r>
                    <w:t>Phone type</w:t>
                  </w:r>
                </w:p>
              </w:tc>
              <w:tc>
                <w:tcPr>
                  <w:tcW w:w="1431" w:type="dxa"/>
                  <w:tcBorders>
                    <w:bottom w:val="single" w:sz="4" w:space="0" w:color="auto"/>
                  </w:tcBorders>
                  <w:vAlign w:val="center"/>
                </w:tcPr>
                <w:p w14:paraId="038E7E4A" w14:textId="77777777" w:rsidR="0060628E" w:rsidRPr="00D82D5F" w:rsidRDefault="0060628E" w:rsidP="00D3060F">
                  <w:r w:rsidRPr="00D82D5F">
                    <w:t>Freq</w:t>
                  </w:r>
                  <w:r>
                    <w:t>.</w:t>
                  </w:r>
                </w:p>
              </w:tc>
            </w:tr>
            <w:tr w:rsidR="0060628E" w:rsidRPr="00D82D5F" w14:paraId="6BE81B92" w14:textId="77777777" w:rsidTr="005C5335">
              <w:trPr>
                <w:trHeight w:val="282"/>
              </w:trPr>
              <w:tc>
                <w:tcPr>
                  <w:tcW w:w="1583" w:type="dxa"/>
                  <w:tcBorders>
                    <w:top w:val="single" w:sz="4" w:space="0" w:color="auto"/>
                    <w:bottom w:val="nil"/>
                  </w:tcBorders>
                </w:tcPr>
                <w:p w14:paraId="7A880C41" w14:textId="77777777" w:rsidR="0060628E" w:rsidRPr="00D82D5F" w:rsidRDefault="0060628E" w:rsidP="00D3060F">
                  <w:r w:rsidRPr="00D82D5F">
                    <w:t>Vigour</w:t>
                  </w:r>
                </w:p>
              </w:tc>
              <w:tc>
                <w:tcPr>
                  <w:tcW w:w="1431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504B1817" w14:textId="77777777" w:rsidR="0060628E" w:rsidRPr="00D82D5F" w:rsidRDefault="0060628E" w:rsidP="00D3060F">
                  <w:r w:rsidRPr="00D82D5F">
                    <w:t>33</w:t>
                  </w:r>
                </w:p>
              </w:tc>
            </w:tr>
            <w:tr w:rsidR="0060628E" w:rsidRPr="00D82D5F" w14:paraId="0739DF96" w14:textId="77777777" w:rsidTr="005C5335">
              <w:trPr>
                <w:trHeight w:val="282"/>
              </w:trPr>
              <w:tc>
                <w:tcPr>
                  <w:tcW w:w="1583" w:type="dxa"/>
                  <w:tcBorders>
                    <w:top w:val="nil"/>
                    <w:bottom w:val="nil"/>
                  </w:tcBorders>
                </w:tcPr>
                <w:p w14:paraId="42769B7D" w14:textId="77777777" w:rsidR="0060628E" w:rsidRPr="00D82D5F" w:rsidRDefault="0060628E" w:rsidP="00D3060F">
                  <w:proofErr w:type="spellStart"/>
                  <w:r w:rsidRPr="00D82D5F">
                    <w:t>SmartHive</w:t>
                  </w:r>
                  <w:proofErr w:type="spellEnd"/>
                </w:p>
              </w:tc>
              <w:tc>
                <w:tcPr>
                  <w:tcW w:w="1431" w:type="dxa"/>
                  <w:tcBorders>
                    <w:top w:val="nil"/>
                    <w:bottom w:val="nil"/>
                  </w:tcBorders>
                  <w:vAlign w:val="center"/>
                </w:tcPr>
                <w:p w14:paraId="5B37D02B" w14:textId="77777777" w:rsidR="0060628E" w:rsidRPr="00D82D5F" w:rsidRDefault="0060628E" w:rsidP="00D3060F">
                  <w:r w:rsidRPr="00D82D5F">
                    <w:t>33</w:t>
                  </w:r>
                </w:p>
              </w:tc>
            </w:tr>
            <w:tr w:rsidR="0060628E" w:rsidRPr="00D82D5F" w14:paraId="4D69F00E" w14:textId="77777777" w:rsidTr="005C5335">
              <w:trPr>
                <w:trHeight w:val="282"/>
              </w:trPr>
              <w:tc>
                <w:tcPr>
                  <w:tcW w:w="1583" w:type="dxa"/>
                  <w:tcBorders>
                    <w:top w:val="nil"/>
                    <w:bottom w:val="single" w:sz="4" w:space="0" w:color="auto"/>
                  </w:tcBorders>
                </w:tcPr>
                <w:p w14:paraId="5243286D" w14:textId="77777777" w:rsidR="0060628E" w:rsidRPr="00D82D5F" w:rsidRDefault="0060628E" w:rsidP="00D3060F">
                  <w:r w:rsidRPr="00D82D5F">
                    <w:t>Numinous</w:t>
                  </w:r>
                </w:p>
              </w:tc>
              <w:tc>
                <w:tcPr>
                  <w:tcW w:w="1431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7572BA81" w14:textId="77777777" w:rsidR="0060628E" w:rsidRPr="00D82D5F" w:rsidRDefault="0060628E" w:rsidP="00D3060F">
                  <w:r w:rsidRPr="00D82D5F">
                    <w:t>33</w:t>
                  </w:r>
                </w:p>
              </w:tc>
            </w:tr>
            <w:tr w:rsidR="0060628E" w:rsidRPr="00D82D5F" w14:paraId="4ED3094E" w14:textId="77777777" w:rsidTr="005C5335">
              <w:trPr>
                <w:trHeight w:val="265"/>
              </w:trPr>
              <w:tc>
                <w:tcPr>
                  <w:tcW w:w="1583" w:type="dxa"/>
                  <w:tcBorders>
                    <w:top w:val="single" w:sz="4" w:space="0" w:color="auto"/>
                  </w:tcBorders>
                  <w:vAlign w:val="center"/>
                </w:tcPr>
                <w:p w14:paraId="742B3967" w14:textId="77777777" w:rsidR="0060628E" w:rsidRPr="00D82D5F" w:rsidRDefault="0060628E" w:rsidP="00D3060F">
                  <w:r w:rsidRPr="00D82D5F">
                    <w:t>TOTAL</w:t>
                  </w:r>
                </w:p>
              </w:tc>
              <w:tc>
                <w:tcPr>
                  <w:tcW w:w="1431" w:type="dxa"/>
                  <w:tcBorders>
                    <w:top w:val="single" w:sz="4" w:space="0" w:color="auto"/>
                  </w:tcBorders>
                  <w:vAlign w:val="center"/>
                </w:tcPr>
                <w:p w14:paraId="394608F9" w14:textId="77777777" w:rsidR="0060628E" w:rsidRPr="00D82D5F" w:rsidRDefault="0060628E" w:rsidP="00D3060F">
                  <w:r w:rsidRPr="00D82D5F">
                    <w:t>99</w:t>
                  </w:r>
                </w:p>
              </w:tc>
            </w:tr>
          </w:tbl>
          <w:p w14:paraId="1118CECE" w14:textId="77777777" w:rsidR="0060628E" w:rsidRPr="00D82D5F" w:rsidRDefault="0060628E" w:rsidP="00D3060F">
            <w:pPr>
              <w:rPr>
                <w:b/>
                <w:bCs/>
              </w:rPr>
            </w:pPr>
          </w:p>
        </w:tc>
        <w:tc>
          <w:tcPr>
            <w:tcW w:w="3283" w:type="dxa"/>
            <w:tcMar>
              <w:top w:w="113" w:type="dxa"/>
              <w:bottom w:w="113" w:type="dxa"/>
            </w:tcMar>
            <w:vAlign w:val="center"/>
          </w:tcPr>
          <w:p w14:paraId="7FC263AA" w14:textId="77777777" w:rsidR="0060628E" w:rsidRPr="00D82D5F" w:rsidRDefault="0060628E" w:rsidP="00D3060F">
            <w:pPr>
              <w:rPr>
                <w:b/>
                <w:bCs/>
              </w:rPr>
            </w:pPr>
          </w:p>
        </w:tc>
        <w:tc>
          <w:tcPr>
            <w:tcW w:w="3214" w:type="dxa"/>
            <w:tcMar>
              <w:top w:w="113" w:type="dxa"/>
              <w:bottom w:w="113" w:type="dxa"/>
            </w:tcMar>
            <w:vAlign w:val="center"/>
          </w:tcPr>
          <w:p w14:paraId="5F765EC0" w14:textId="77777777" w:rsidR="0060628E" w:rsidRPr="00D82D5F" w:rsidRDefault="0060628E" w:rsidP="00D3060F">
            <w:pPr>
              <w:rPr>
                <w:b/>
                <w:bCs/>
              </w:rPr>
            </w:pPr>
          </w:p>
        </w:tc>
      </w:tr>
      <w:tr w:rsidR="0060628E" w:rsidRPr="00D82D5F" w14:paraId="268D1BCE" w14:textId="77777777" w:rsidTr="00D3060F">
        <w:trPr>
          <w:trHeight w:val="1498"/>
        </w:trPr>
        <w:tc>
          <w:tcPr>
            <w:tcW w:w="426" w:type="dxa"/>
            <w:vAlign w:val="center"/>
          </w:tcPr>
          <w:p w14:paraId="23EC5898" w14:textId="77777777" w:rsidR="0060628E" w:rsidRPr="00D82D5F" w:rsidRDefault="0060628E" w:rsidP="00D3060F">
            <w:r w:rsidRPr="00D82D5F">
              <w:t>G</w:t>
            </w:r>
          </w:p>
        </w:tc>
        <w:tc>
          <w:tcPr>
            <w:tcW w:w="3284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83"/>
              <w:gridCol w:w="1431"/>
            </w:tblGrid>
            <w:tr w:rsidR="0060628E" w:rsidRPr="00D82D5F" w14:paraId="3D19AE7B" w14:textId="77777777" w:rsidTr="005C5335">
              <w:trPr>
                <w:trHeight w:val="261"/>
              </w:trPr>
              <w:tc>
                <w:tcPr>
                  <w:tcW w:w="1583" w:type="dxa"/>
                  <w:tcBorders>
                    <w:bottom w:val="single" w:sz="4" w:space="0" w:color="auto"/>
                  </w:tcBorders>
                  <w:vAlign w:val="center"/>
                </w:tcPr>
                <w:p w14:paraId="3D0F7F22" w14:textId="77777777" w:rsidR="0060628E" w:rsidRPr="00D82D5F" w:rsidRDefault="0060628E" w:rsidP="00D3060F">
                  <w:r>
                    <w:t>Phone type</w:t>
                  </w:r>
                </w:p>
              </w:tc>
              <w:tc>
                <w:tcPr>
                  <w:tcW w:w="1431" w:type="dxa"/>
                  <w:tcBorders>
                    <w:bottom w:val="single" w:sz="4" w:space="0" w:color="auto"/>
                  </w:tcBorders>
                  <w:vAlign w:val="center"/>
                </w:tcPr>
                <w:p w14:paraId="168D12DF" w14:textId="77777777" w:rsidR="0060628E" w:rsidRPr="00D82D5F" w:rsidRDefault="0060628E" w:rsidP="00D3060F">
                  <w:r w:rsidRPr="00D82D5F">
                    <w:t>Freq</w:t>
                  </w:r>
                  <w:r>
                    <w:t>.</w:t>
                  </w:r>
                </w:p>
              </w:tc>
            </w:tr>
            <w:tr w:rsidR="0060628E" w:rsidRPr="00D82D5F" w14:paraId="562F3E43" w14:textId="77777777" w:rsidTr="005C5335">
              <w:trPr>
                <w:trHeight w:val="261"/>
              </w:trPr>
              <w:tc>
                <w:tcPr>
                  <w:tcW w:w="1583" w:type="dxa"/>
                  <w:tcBorders>
                    <w:top w:val="single" w:sz="4" w:space="0" w:color="auto"/>
                    <w:bottom w:val="nil"/>
                  </w:tcBorders>
                </w:tcPr>
                <w:p w14:paraId="1D478ABD" w14:textId="77777777" w:rsidR="0060628E" w:rsidRPr="00D82D5F" w:rsidRDefault="0060628E" w:rsidP="00D3060F">
                  <w:r w:rsidRPr="00D82D5F">
                    <w:t>Vigour</w:t>
                  </w:r>
                </w:p>
              </w:tc>
              <w:tc>
                <w:tcPr>
                  <w:tcW w:w="1431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5CA23745" w14:textId="77777777" w:rsidR="0060628E" w:rsidRPr="00D82D5F" w:rsidRDefault="0060628E" w:rsidP="00D3060F">
                  <w:r w:rsidRPr="00D82D5F">
                    <w:t>25</w:t>
                  </w:r>
                </w:p>
              </w:tc>
            </w:tr>
            <w:tr w:rsidR="0060628E" w:rsidRPr="00D82D5F" w14:paraId="17A718F6" w14:textId="77777777" w:rsidTr="005C5335">
              <w:trPr>
                <w:trHeight w:val="261"/>
              </w:trPr>
              <w:tc>
                <w:tcPr>
                  <w:tcW w:w="1583" w:type="dxa"/>
                  <w:tcBorders>
                    <w:top w:val="nil"/>
                    <w:bottom w:val="nil"/>
                  </w:tcBorders>
                </w:tcPr>
                <w:p w14:paraId="6D747544" w14:textId="77777777" w:rsidR="0060628E" w:rsidRPr="00D82D5F" w:rsidRDefault="0060628E" w:rsidP="00D3060F">
                  <w:proofErr w:type="spellStart"/>
                  <w:r w:rsidRPr="00D82D5F">
                    <w:t>SmartHive</w:t>
                  </w:r>
                  <w:proofErr w:type="spellEnd"/>
                </w:p>
              </w:tc>
              <w:tc>
                <w:tcPr>
                  <w:tcW w:w="1431" w:type="dxa"/>
                  <w:tcBorders>
                    <w:top w:val="nil"/>
                    <w:bottom w:val="nil"/>
                  </w:tcBorders>
                  <w:vAlign w:val="center"/>
                </w:tcPr>
                <w:p w14:paraId="27C3A53F" w14:textId="77777777" w:rsidR="0060628E" w:rsidRPr="00D82D5F" w:rsidRDefault="0060628E" w:rsidP="00D3060F">
                  <w:r w:rsidRPr="00D82D5F">
                    <w:t>25</w:t>
                  </w:r>
                </w:p>
              </w:tc>
            </w:tr>
            <w:tr w:rsidR="0060628E" w:rsidRPr="00D82D5F" w14:paraId="6B175826" w14:textId="77777777" w:rsidTr="005C5335">
              <w:trPr>
                <w:trHeight w:val="261"/>
              </w:trPr>
              <w:tc>
                <w:tcPr>
                  <w:tcW w:w="1583" w:type="dxa"/>
                  <w:tcBorders>
                    <w:top w:val="nil"/>
                    <w:bottom w:val="nil"/>
                  </w:tcBorders>
                </w:tcPr>
                <w:p w14:paraId="00755C41" w14:textId="77777777" w:rsidR="0060628E" w:rsidRPr="00D82D5F" w:rsidRDefault="0060628E" w:rsidP="00D3060F">
                  <w:r w:rsidRPr="00D82D5F">
                    <w:t>Numinous</w:t>
                  </w:r>
                </w:p>
              </w:tc>
              <w:tc>
                <w:tcPr>
                  <w:tcW w:w="1431" w:type="dxa"/>
                  <w:tcBorders>
                    <w:top w:val="nil"/>
                    <w:bottom w:val="nil"/>
                  </w:tcBorders>
                  <w:vAlign w:val="center"/>
                </w:tcPr>
                <w:p w14:paraId="3160D6A5" w14:textId="77777777" w:rsidR="0060628E" w:rsidRPr="00D82D5F" w:rsidRDefault="0060628E" w:rsidP="00D3060F">
                  <w:r w:rsidRPr="00D82D5F">
                    <w:t>25</w:t>
                  </w:r>
                </w:p>
              </w:tc>
            </w:tr>
            <w:tr w:rsidR="0060628E" w:rsidRPr="00D82D5F" w14:paraId="24F183D7" w14:textId="77777777" w:rsidTr="005C5335">
              <w:trPr>
                <w:trHeight w:val="261"/>
              </w:trPr>
              <w:tc>
                <w:tcPr>
                  <w:tcW w:w="1583" w:type="dxa"/>
                  <w:tcBorders>
                    <w:top w:val="nil"/>
                    <w:bottom w:val="single" w:sz="4" w:space="0" w:color="auto"/>
                  </w:tcBorders>
                </w:tcPr>
                <w:p w14:paraId="799D97D5" w14:textId="77777777" w:rsidR="0060628E" w:rsidRPr="00D82D5F" w:rsidRDefault="0060628E" w:rsidP="00D3060F">
                  <w:proofErr w:type="spellStart"/>
                  <w:r w:rsidRPr="00D82D5F">
                    <w:t>Eliven</w:t>
                  </w:r>
                  <w:proofErr w:type="spellEnd"/>
                </w:p>
              </w:tc>
              <w:tc>
                <w:tcPr>
                  <w:tcW w:w="1431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2DD6CFE0" w14:textId="77777777" w:rsidR="0060628E" w:rsidRPr="00D82D5F" w:rsidRDefault="0060628E" w:rsidP="00D3060F">
                  <w:r w:rsidRPr="00D82D5F">
                    <w:t>25</w:t>
                  </w:r>
                </w:p>
              </w:tc>
            </w:tr>
            <w:tr w:rsidR="0060628E" w:rsidRPr="00D82D5F" w14:paraId="44E7034D" w14:textId="77777777" w:rsidTr="005C5335">
              <w:trPr>
                <w:trHeight w:val="244"/>
              </w:trPr>
              <w:tc>
                <w:tcPr>
                  <w:tcW w:w="1583" w:type="dxa"/>
                  <w:tcBorders>
                    <w:top w:val="single" w:sz="4" w:space="0" w:color="auto"/>
                  </w:tcBorders>
                  <w:vAlign w:val="center"/>
                </w:tcPr>
                <w:p w14:paraId="605BA32C" w14:textId="77777777" w:rsidR="0060628E" w:rsidRPr="00D82D5F" w:rsidRDefault="0060628E" w:rsidP="00D3060F">
                  <w:r w:rsidRPr="00D82D5F">
                    <w:t>TOTAL</w:t>
                  </w:r>
                </w:p>
              </w:tc>
              <w:tc>
                <w:tcPr>
                  <w:tcW w:w="1431" w:type="dxa"/>
                  <w:tcBorders>
                    <w:top w:val="single" w:sz="4" w:space="0" w:color="auto"/>
                  </w:tcBorders>
                  <w:vAlign w:val="center"/>
                </w:tcPr>
                <w:p w14:paraId="368FC78B" w14:textId="77777777" w:rsidR="0060628E" w:rsidRPr="00D82D5F" w:rsidRDefault="0060628E" w:rsidP="00D3060F">
                  <w:r w:rsidRPr="00D82D5F">
                    <w:t>100</w:t>
                  </w:r>
                </w:p>
              </w:tc>
            </w:tr>
          </w:tbl>
          <w:p w14:paraId="6D7678B6" w14:textId="77777777" w:rsidR="0060628E" w:rsidRPr="00D82D5F" w:rsidRDefault="0060628E" w:rsidP="00D3060F">
            <w:pPr>
              <w:rPr>
                <w:b/>
                <w:bCs/>
              </w:rPr>
            </w:pPr>
          </w:p>
        </w:tc>
        <w:tc>
          <w:tcPr>
            <w:tcW w:w="3283" w:type="dxa"/>
            <w:tcMar>
              <w:top w:w="113" w:type="dxa"/>
              <w:bottom w:w="113" w:type="dxa"/>
            </w:tcMar>
            <w:vAlign w:val="center"/>
          </w:tcPr>
          <w:p w14:paraId="7501D2DA" w14:textId="77777777" w:rsidR="0060628E" w:rsidRPr="00D82D5F" w:rsidRDefault="0060628E" w:rsidP="00D3060F">
            <w:pPr>
              <w:rPr>
                <w:b/>
                <w:bCs/>
              </w:rPr>
            </w:pPr>
          </w:p>
        </w:tc>
        <w:tc>
          <w:tcPr>
            <w:tcW w:w="3214" w:type="dxa"/>
            <w:tcMar>
              <w:top w:w="113" w:type="dxa"/>
              <w:bottom w:w="113" w:type="dxa"/>
            </w:tcMar>
            <w:vAlign w:val="center"/>
          </w:tcPr>
          <w:p w14:paraId="6202F565" w14:textId="77777777" w:rsidR="0060628E" w:rsidRPr="00D82D5F" w:rsidRDefault="0060628E" w:rsidP="00D3060F">
            <w:pPr>
              <w:rPr>
                <w:b/>
                <w:bCs/>
              </w:rPr>
            </w:pPr>
          </w:p>
        </w:tc>
      </w:tr>
      <w:tr w:rsidR="005C5335" w:rsidRPr="00D82D5F" w14:paraId="22DD18E7" w14:textId="77777777" w:rsidTr="00D3060F">
        <w:trPr>
          <w:trHeight w:val="1498"/>
        </w:trPr>
        <w:tc>
          <w:tcPr>
            <w:tcW w:w="426" w:type="dxa"/>
            <w:vAlign w:val="center"/>
          </w:tcPr>
          <w:p w14:paraId="692C81FF" w14:textId="245BF40A" w:rsidR="005C5335" w:rsidRPr="00D82D5F" w:rsidRDefault="005C5335" w:rsidP="005C5335">
            <w:r w:rsidRPr="00D82D5F">
              <w:t>H</w:t>
            </w:r>
          </w:p>
        </w:tc>
        <w:tc>
          <w:tcPr>
            <w:tcW w:w="3284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50"/>
              <w:gridCol w:w="1473"/>
            </w:tblGrid>
            <w:tr w:rsidR="005C5335" w:rsidRPr="00D82D5F" w14:paraId="49F047D5" w14:textId="77777777" w:rsidTr="005C5335">
              <w:trPr>
                <w:trHeight w:val="305"/>
              </w:trPr>
              <w:tc>
                <w:tcPr>
                  <w:tcW w:w="1550" w:type="dxa"/>
                  <w:tcBorders>
                    <w:bottom w:val="single" w:sz="4" w:space="0" w:color="auto"/>
                  </w:tcBorders>
                  <w:vAlign w:val="center"/>
                </w:tcPr>
                <w:p w14:paraId="76ADEBC9" w14:textId="77777777" w:rsidR="005C5335" w:rsidRPr="00D82D5F" w:rsidRDefault="005C5335" w:rsidP="005C5335">
                  <w:r>
                    <w:t>Phone type</w:t>
                  </w:r>
                </w:p>
              </w:tc>
              <w:tc>
                <w:tcPr>
                  <w:tcW w:w="1473" w:type="dxa"/>
                  <w:tcBorders>
                    <w:bottom w:val="single" w:sz="4" w:space="0" w:color="auto"/>
                  </w:tcBorders>
                  <w:vAlign w:val="center"/>
                </w:tcPr>
                <w:p w14:paraId="093B7B27" w14:textId="77777777" w:rsidR="005C5335" w:rsidRPr="00D82D5F" w:rsidRDefault="005C5335" w:rsidP="005C5335">
                  <w:r w:rsidRPr="00D82D5F">
                    <w:t>Freq</w:t>
                  </w:r>
                  <w:r>
                    <w:t>.</w:t>
                  </w:r>
                </w:p>
              </w:tc>
            </w:tr>
            <w:tr w:rsidR="005C5335" w:rsidRPr="00D82D5F" w14:paraId="4C256C82" w14:textId="77777777" w:rsidTr="005C5335">
              <w:trPr>
                <w:trHeight w:val="305"/>
              </w:trPr>
              <w:tc>
                <w:tcPr>
                  <w:tcW w:w="1550" w:type="dxa"/>
                  <w:tcBorders>
                    <w:top w:val="single" w:sz="4" w:space="0" w:color="auto"/>
                    <w:bottom w:val="nil"/>
                  </w:tcBorders>
                </w:tcPr>
                <w:p w14:paraId="220086DB" w14:textId="77777777" w:rsidR="005C5335" w:rsidRPr="00D82D5F" w:rsidRDefault="005C5335" w:rsidP="005C5335">
                  <w:r w:rsidRPr="00D82D5F">
                    <w:t>Vigour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0942362F" w14:textId="77777777" w:rsidR="005C5335" w:rsidRPr="00D82D5F" w:rsidRDefault="005C5335" w:rsidP="005C5335">
                  <w:r w:rsidRPr="00D82D5F">
                    <w:t>25</w:t>
                  </w:r>
                </w:p>
              </w:tc>
            </w:tr>
            <w:tr w:rsidR="005C5335" w:rsidRPr="00D82D5F" w14:paraId="25EBED8C" w14:textId="77777777" w:rsidTr="005C5335">
              <w:trPr>
                <w:trHeight w:val="305"/>
              </w:trPr>
              <w:tc>
                <w:tcPr>
                  <w:tcW w:w="1550" w:type="dxa"/>
                  <w:tcBorders>
                    <w:top w:val="nil"/>
                    <w:bottom w:val="nil"/>
                  </w:tcBorders>
                </w:tcPr>
                <w:p w14:paraId="52C0A359" w14:textId="77777777" w:rsidR="005C5335" w:rsidRPr="00D82D5F" w:rsidRDefault="005C5335" w:rsidP="005C5335">
                  <w:proofErr w:type="spellStart"/>
                  <w:r w:rsidRPr="00D82D5F">
                    <w:t>SmartHive</w:t>
                  </w:r>
                  <w:proofErr w:type="spellEnd"/>
                </w:p>
              </w:tc>
              <w:tc>
                <w:tcPr>
                  <w:tcW w:w="1473" w:type="dxa"/>
                  <w:tcBorders>
                    <w:top w:val="nil"/>
                    <w:bottom w:val="nil"/>
                  </w:tcBorders>
                  <w:vAlign w:val="center"/>
                </w:tcPr>
                <w:p w14:paraId="43476B4B" w14:textId="77777777" w:rsidR="005C5335" w:rsidRPr="00D82D5F" w:rsidRDefault="005C5335" w:rsidP="005C5335">
                  <w:r w:rsidRPr="00D82D5F">
                    <w:t>25</w:t>
                  </w:r>
                </w:p>
              </w:tc>
            </w:tr>
            <w:tr w:rsidR="005C5335" w:rsidRPr="00D82D5F" w14:paraId="503082EA" w14:textId="77777777" w:rsidTr="005C5335">
              <w:trPr>
                <w:trHeight w:val="305"/>
              </w:trPr>
              <w:tc>
                <w:tcPr>
                  <w:tcW w:w="1550" w:type="dxa"/>
                  <w:tcBorders>
                    <w:top w:val="nil"/>
                    <w:bottom w:val="single" w:sz="4" w:space="0" w:color="auto"/>
                  </w:tcBorders>
                </w:tcPr>
                <w:p w14:paraId="6704CA68" w14:textId="77777777" w:rsidR="005C5335" w:rsidRPr="00D82D5F" w:rsidRDefault="005C5335" w:rsidP="005C5335">
                  <w:r w:rsidRPr="00D82D5F">
                    <w:t>Numinous</w:t>
                  </w:r>
                </w:p>
              </w:tc>
              <w:tc>
                <w:tcPr>
                  <w:tcW w:w="147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3DD5DA9D" w14:textId="77777777" w:rsidR="005C5335" w:rsidRPr="00D82D5F" w:rsidRDefault="005C5335" w:rsidP="005C5335">
                  <w:r w:rsidRPr="00D82D5F">
                    <w:t>50</w:t>
                  </w:r>
                </w:p>
              </w:tc>
            </w:tr>
            <w:tr w:rsidR="005C5335" w:rsidRPr="00D82D5F" w14:paraId="2A005ECA" w14:textId="77777777" w:rsidTr="005C5335">
              <w:trPr>
                <w:trHeight w:val="285"/>
              </w:trPr>
              <w:tc>
                <w:tcPr>
                  <w:tcW w:w="1550" w:type="dxa"/>
                  <w:tcBorders>
                    <w:top w:val="single" w:sz="4" w:space="0" w:color="auto"/>
                  </w:tcBorders>
                  <w:vAlign w:val="center"/>
                </w:tcPr>
                <w:p w14:paraId="701B2897" w14:textId="77777777" w:rsidR="005C5335" w:rsidRPr="00D82D5F" w:rsidRDefault="005C5335" w:rsidP="005C5335">
                  <w:r w:rsidRPr="00D82D5F">
                    <w:t>TOTAL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</w:tcBorders>
                  <w:vAlign w:val="center"/>
                </w:tcPr>
                <w:p w14:paraId="5CF12409" w14:textId="77777777" w:rsidR="005C5335" w:rsidRPr="00D82D5F" w:rsidRDefault="005C5335" w:rsidP="005C5335">
                  <w:r w:rsidRPr="00D82D5F">
                    <w:t>100</w:t>
                  </w:r>
                </w:p>
              </w:tc>
            </w:tr>
          </w:tbl>
          <w:p w14:paraId="6B83FD0F" w14:textId="77777777" w:rsidR="005C5335" w:rsidRDefault="005C5335" w:rsidP="005C5335"/>
        </w:tc>
        <w:tc>
          <w:tcPr>
            <w:tcW w:w="3283" w:type="dxa"/>
            <w:tcMar>
              <w:top w:w="113" w:type="dxa"/>
              <w:bottom w:w="113" w:type="dxa"/>
            </w:tcMar>
            <w:vAlign w:val="center"/>
          </w:tcPr>
          <w:p w14:paraId="41901818" w14:textId="77777777" w:rsidR="005C5335" w:rsidRPr="00D82D5F" w:rsidRDefault="005C5335" w:rsidP="005C5335">
            <w:pPr>
              <w:rPr>
                <w:b/>
                <w:bCs/>
              </w:rPr>
            </w:pPr>
          </w:p>
        </w:tc>
        <w:tc>
          <w:tcPr>
            <w:tcW w:w="3214" w:type="dxa"/>
            <w:tcMar>
              <w:top w:w="113" w:type="dxa"/>
              <w:bottom w:w="113" w:type="dxa"/>
            </w:tcMar>
            <w:vAlign w:val="center"/>
          </w:tcPr>
          <w:p w14:paraId="4FF91D12" w14:textId="77777777" w:rsidR="005C5335" w:rsidRPr="00D82D5F" w:rsidRDefault="005C5335" w:rsidP="005C5335">
            <w:pPr>
              <w:rPr>
                <w:b/>
                <w:bCs/>
              </w:rPr>
            </w:pPr>
          </w:p>
        </w:tc>
      </w:tr>
    </w:tbl>
    <w:p w14:paraId="58B80DD5" w14:textId="6AA60CE2" w:rsidR="0025651C" w:rsidRDefault="0025651C" w:rsidP="0025651C"/>
    <w:p w14:paraId="7F4917AF" w14:textId="77777777" w:rsidR="0060628E" w:rsidRDefault="0060628E" w:rsidP="005C5335">
      <w:pPr>
        <w:tabs>
          <w:tab w:val="left" w:pos="284"/>
          <w:tab w:val="left" w:pos="3119"/>
        </w:tabs>
      </w:pPr>
    </w:p>
    <w:sectPr w:rsidR="0060628E" w:rsidSect="00795771">
      <w:headerReference w:type="default" r:id="rId11"/>
      <w:footerReference w:type="default" r:id="rId12"/>
      <w:pgSz w:w="11900" w:h="16840"/>
      <w:pgMar w:top="1134" w:right="1552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C63D6" w14:textId="77777777" w:rsidR="00487FD5" w:rsidRDefault="00487FD5" w:rsidP="00F96C86">
      <w:r>
        <w:separator/>
      </w:r>
    </w:p>
  </w:endnote>
  <w:endnote w:type="continuationSeparator" w:id="0">
    <w:p w14:paraId="52FFCEDC" w14:textId="77777777" w:rsidR="00487FD5" w:rsidRDefault="00487FD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06A77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B39DF" w14:textId="77777777" w:rsidR="00487FD5" w:rsidRDefault="00487FD5" w:rsidP="00F96C86">
      <w:r>
        <w:separator/>
      </w:r>
    </w:p>
  </w:footnote>
  <w:footnote w:type="continuationSeparator" w:id="0">
    <w:p w14:paraId="4F236C5D" w14:textId="77777777" w:rsidR="00487FD5" w:rsidRDefault="00487FD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FCE28" w14:textId="276B0C69" w:rsidR="00176D46" w:rsidRPr="002335F6" w:rsidRDefault="005C5335" w:rsidP="005C5335">
    <w:pPr>
      <w:pStyle w:val="Header"/>
      <w:ind w:firstLine="1440"/>
      <w:jc w:val="center"/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2E66329D" wp14:editId="29F6827B">
          <wp:simplePos x="0" y="0"/>
          <wp:positionH relativeFrom="column">
            <wp:posOffset>-662940</wp:posOffset>
          </wp:positionH>
          <wp:positionV relativeFrom="paragraph">
            <wp:posOffset>-59690</wp:posOffset>
          </wp:positionV>
          <wp:extent cx="2568425" cy="422275"/>
          <wp:effectExtent l="0" t="0" r="3810" b="0"/>
          <wp:wrapNone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68425" cy="422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336F5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3F61DC6A" wp14:editId="2851AA4C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3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5FFEECA4" wp14:editId="591B520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4" name="Picture 4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3"/>
  </w:num>
  <w:num w:numId="6" w16cid:durableId="1924559544">
    <w:abstractNumId w:val="25"/>
  </w:num>
  <w:num w:numId="7" w16cid:durableId="442963112">
    <w:abstractNumId w:val="39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0"/>
  </w:num>
  <w:num w:numId="11" w16cid:durableId="1087071186">
    <w:abstractNumId w:val="21"/>
  </w:num>
  <w:num w:numId="12" w16cid:durableId="1289623794">
    <w:abstractNumId w:val="44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2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1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D5F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4B4E"/>
    <w:rsid w:val="00176D46"/>
    <w:rsid w:val="001B3E4E"/>
    <w:rsid w:val="001B5E47"/>
    <w:rsid w:val="001C48BB"/>
    <w:rsid w:val="001C5003"/>
    <w:rsid w:val="001D2441"/>
    <w:rsid w:val="001D63A7"/>
    <w:rsid w:val="001E3FCA"/>
    <w:rsid w:val="00206577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C79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87FD5"/>
    <w:rsid w:val="004A5561"/>
    <w:rsid w:val="004C17B3"/>
    <w:rsid w:val="004E05DD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C5335"/>
    <w:rsid w:val="005D2A36"/>
    <w:rsid w:val="005E3986"/>
    <w:rsid w:val="005F096B"/>
    <w:rsid w:val="005F4942"/>
    <w:rsid w:val="005F4CDA"/>
    <w:rsid w:val="00600D4F"/>
    <w:rsid w:val="0060628E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0450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4074B"/>
    <w:rsid w:val="00755C2E"/>
    <w:rsid w:val="00765C0F"/>
    <w:rsid w:val="00775890"/>
    <w:rsid w:val="00795759"/>
    <w:rsid w:val="00795771"/>
    <w:rsid w:val="007B62AC"/>
    <w:rsid w:val="007C2BB7"/>
    <w:rsid w:val="007D13E0"/>
    <w:rsid w:val="007D556D"/>
    <w:rsid w:val="007D7C49"/>
    <w:rsid w:val="007D7DAC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A6B74"/>
    <w:rsid w:val="00BC3620"/>
    <w:rsid w:val="00BC73E7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97EC7"/>
    <w:rsid w:val="00CB15B5"/>
    <w:rsid w:val="00CB478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82D5F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ED4CF4"/>
  <w15:docId w15:val="{6271FE1D-18D5-42B6-B714-14AC00AC5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template_portrait</Template>
  <TotalTime>6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707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Elizabeth Parker</cp:lastModifiedBy>
  <cp:revision>2</cp:revision>
  <cp:lastPrinted>2021-03-09T11:45:00Z</cp:lastPrinted>
  <dcterms:created xsi:type="dcterms:W3CDTF">2023-03-22T10:15:00Z</dcterms:created>
  <dcterms:modified xsi:type="dcterms:W3CDTF">2023-03-22T10:15:00Z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